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5E3432" w:rsidR="001E41F3" w:rsidRDefault="001E41F3">
      <w:pPr>
        <w:pStyle w:val="CRCoverPage"/>
        <w:tabs>
          <w:tab w:val="right" w:pos="9639"/>
        </w:tabs>
        <w:spacing w:after="0"/>
        <w:rPr>
          <w:b/>
          <w:i/>
          <w:noProof/>
          <w:sz w:val="28"/>
        </w:rPr>
      </w:pPr>
      <w:r>
        <w:rPr>
          <w:b/>
          <w:noProof/>
          <w:sz w:val="24"/>
        </w:rPr>
        <w:t>3GPP TSG-</w:t>
      </w:r>
      <w:r w:rsidR="00196DBC">
        <w:rPr>
          <w:rFonts w:cs="Arial"/>
          <w:b/>
          <w:bCs/>
          <w:sz w:val="24"/>
        </w:rPr>
        <w:t>SA WG2 Meeting #160</w:t>
      </w:r>
      <w:r>
        <w:rPr>
          <w:b/>
          <w:i/>
          <w:noProof/>
          <w:sz w:val="28"/>
        </w:rPr>
        <w:tab/>
      </w:r>
      <w:r w:rsidR="003D235A" w:rsidRPr="003D235A">
        <w:rPr>
          <w:b/>
          <w:i/>
          <w:noProof/>
          <w:sz w:val="28"/>
        </w:rPr>
        <w:t>S2-23135</w:t>
      </w:r>
      <w:r w:rsidR="00A5681A">
        <w:rPr>
          <w:b/>
          <w:i/>
          <w:noProof/>
          <w:sz w:val="28"/>
        </w:rPr>
        <w:t>89</w:t>
      </w:r>
      <w:r w:rsidR="007B340B" w:rsidRPr="007B340B">
        <w:rPr>
          <w:b/>
          <w:i/>
          <w:noProof/>
          <w:sz w:val="28"/>
        </w:rPr>
        <w:t xml:space="preserve"> </w:t>
      </w:r>
    </w:p>
    <w:p w14:paraId="7CB45193" w14:textId="4D0BE8C3" w:rsidR="001E41F3" w:rsidRDefault="00892E97" w:rsidP="005E2C44">
      <w:pPr>
        <w:pStyle w:val="CRCoverPage"/>
        <w:outlineLvl w:val="0"/>
        <w:rPr>
          <w:b/>
          <w:noProof/>
          <w:sz w:val="24"/>
        </w:rPr>
      </w:pPr>
      <w:r>
        <w:rPr>
          <w:rFonts w:cs="Arial"/>
          <w:b/>
          <w:bCs/>
          <w:sz w:val="24"/>
        </w:rPr>
        <w:t>Chicago, USA,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7B340B">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7B340B">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7B340B">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7B340B">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6ACECC" w:rsidR="001E41F3" w:rsidRPr="00892E97" w:rsidRDefault="00892E97" w:rsidP="00E13F3D">
            <w:pPr>
              <w:pStyle w:val="CRCoverPage"/>
              <w:spacing w:after="0"/>
              <w:jc w:val="right"/>
              <w:rPr>
                <w:b/>
                <w:bCs/>
                <w:noProof/>
                <w:sz w:val="28"/>
                <w:szCs w:val="28"/>
              </w:rPr>
            </w:pPr>
            <w:r w:rsidRPr="00892E97">
              <w:rPr>
                <w:b/>
                <w:bCs/>
                <w:sz w:val="28"/>
                <w:szCs w:val="28"/>
              </w:rPr>
              <w:t>23.</w:t>
            </w:r>
            <w:r w:rsidR="00C96963">
              <w:rPr>
                <w:b/>
                <w:bCs/>
                <w:sz w:val="28"/>
                <w:szCs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AA039D" w:rsidR="001E41F3" w:rsidRPr="00410371" w:rsidRDefault="007B340B" w:rsidP="007B340B">
            <w:pPr>
              <w:pStyle w:val="CRCoverPage"/>
              <w:spacing w:after="0"/>
              <w:rPr>
                <w:noProof/>
              </w:rPr>
            </w:pPr>
            <w:r w:rsidRPr="007B340B">
              <w:rPr>
                <w:b/>
                <w:bCs/>
                <w:sz w:val="28"/>
                <w:szCs w:val="28"/>
              </w:rPr>
              <w:t>1213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2F3F69" w:rsidR="001E41F3" w:rsidRPr="00410371" w:rsidRDefault="00A5681A"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69501F" w:rsidR="001E41F3" w:rsidRPr="00410371" w:rsidRDefault="008F3BB9">
            <w:pPr>
              <w:pStyle w:val="CRCoverPage"/>
              <w:spacing w:after="0"/>
              <w:jc w:val="center"/>
              <w:rPr>
                <w:noProof/>
                <w:sz w:val="28"/>
              </w:rPr>
            </w:pPr>
            <w:r w:rsidRPr="008F3BB9">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7B340B">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7B340B">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7B340B">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3EA1B4" w:rsidR="00F25D98" w:rsidRDefault="008F3BB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B1D782" w:rsidR="001E41F3" w:rsidRDefault="00EA7020" w:rsidP="0049790D">
            <w:pPr>
              <w:pStyle w:val="CRCoverPage"/>
              <w:spacing w:after="0"/>
              <w:rPr>
                <w:noProof/>
              </w:rPr>
            </w:pPr>
            <w:r>
              <w:t xml:space="preserve"> Correction to </w:t>
            </w:r>
            <w:r w:rsidR="00CB6B48">
              <w:t>network slice replacement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C9ADD9" w:rsidR="001E41F3" w:rsidRDefault="0049790D">
            <w:pPr>
              <w:pStyle w:val="CRCoverPage"/>
              <w:spacing w:after="0"/>
              <w:ind w:left="100"/>
              <w:rPr>
                <w:noProof/>
              </w:rPr>
            </w:pPr>
            <w:r>
              <w:t>Ericsson</w:t>
            </w:r>
            <w:r w:rsidR="00E12954">
              <w:t>, ZTE,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2CF6DB" w:rsidR="001E41F3" w:rsidRDefault="0049790D"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2674A6" w:rsidR="001E41F3" w:rsidRDefault="00CB6B48">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BFF38C" w:rsidR="001E41F3" w:rsidRDefault="0049790D">
            <w:pPr>
              <w:pStyle w:val="CRCoverPage"/>
              <w:spacing w:after="0"/>
              <w:ind w:left="100"/>
              <w:rPr>
                <w:noProof/>
              </w:rPr>
            </w:pPr>
            <w:r>
              <w:t>2023-11-</w:t>
            </w:r>
            <w:r w:rsidR="00907C66">
              <w:t>1</w:t>
            </w:r>
            <w:r w:rsidR="003D235A">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E90B2B" w:rsidR="001E41F3" w:rsidRDefault="0049790D"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3529C4" w:rsidR="001E41F3" w:rsidRDefault="0049790D">
            <w:pPr>
              <w:pStyle w:val="CRCoverPage"/>
              <w:spacing w:after="0"/>
              <w:ind w:left="100"/>
              <w:rPr>
                <w:noProof/>
              </w:rPr>
            </w:pPr>
            <w:r>
              <w:rPr>
                <w:i/>
                <w:noProof/>
                <w:sz w:val="18"/>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BA293C" w14:textId="77777777" w:rsidR="007E4DE5"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r>
          </w:p>
          <w:p w14:paraId="1A28F380" w14:textId="7BD51CAE" w:rsidR="000C038A" w:rsidRPr="007C2097" w:rsidRDefault="000C038A" w:rsidP="00BD6BB8">
            <w:pPr>
              <w:pStyle w:val="CRCoverPage"/>
              <w:tabs>
                <w:tab w:val="left" w:pos="950"/>
              </w:tabs>
              <w:spacing w:after="0"/>
              <w:ind w:left="241" w:hanging="241"/>
              <w:rPr>
                <w:i/>
                <w:noProof/>
                <w:sz w:val="18"/>
              </w:rPr>
            </w:pPr>
            <w:r>
              <w:rPr>
                <w:i/>
                <w:noProof/>
                <w:sz w:val="18"/>
              </w:rPr>
              <w:t>Rel-11</w:t>
            </w:r>
            <w:r>
              <w:rPr>
                <w:i/>
                <w:noProof/>
                <w:sz w:val="18"/>
              </w:rPr>
              <w:tab/>
              <w:t>(Release 11)</w:t>
            </w:r>
            <w:r>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975319" w14:textId="05A165A0" w:rsidR="0013057C" w:rsidRDefault="007B340B" w:rsidP="007B340B">
            <w:pPr>
              <w:pStyle w:val="CRCoverPage"/>
              <w:spacing w:after="0"/>
            </w:pPr>
            <w:r>
              <w:t xml:space="preserve"> It is proposed to define how the PCF can determine the S-NSSAI availability information using Analytics, that</w:t>
            </w:r>
            <w:r w:rsidR="009F1144">
              <w:t xml:space="preserve"> </w:t>
            </w:r>
            <w:r>
              <w:t>is currently not specified.</w:t>
            </w:r>
          </w:p>
          <w:p w14:paraId="7ECE45BD" w14:textId="4A56546D" w:rsidR="007B340B" w:rsidRDefault="007B340B" w:rsidP="007B340B">
            <w:pPr>
              <w:pStyle w:val="CRCoverPage"/>
              <w:spacing w:after="0"/>
            </w:pPr>
          </w:p>
          <w:p w14:paraId="5A3000A3" w14:textId="7E9562B3" w:rsidR="007B340B" w:rsidRDefault="007B340B" w:rsidP="007B340B">
            <w:pPr>
              <w:pStyle w:val="CRCoverPage"/>
              <w:spacing w:after="0"/>
            </w:pPr>
          </w:p>
          <w:p w14:paraId="43F86609" w14:textId="7E1B5036" w:rsidR="007B340B" w:rsidRDefault="007B340B" w:rsidP="007B340B">
            <w:pPr>
              <w:pStyle w:val="CRCoverPage"/>
              <w:spacing w:after="0"/>
            </w:pPr>
            <w:r>
              <w:t>In order to determine the S-NSSAI availability information the PCF can take into account: the support of the Network Slice Replacement reported by the AMF, the candidate list of the Alternative S-NSSAI per S-NSSAI in the Allowed NSSAI and local polices. The final decision t</w:t>
            </w:r>
            <w:r w:rsidR="00EA1542">
              <w:t xml:space="preserve">o determine what the S-NSSAI availability information is, is taken by the PCF. </w:t>
            </w:r>
          </w:p>
          <w:p w14:paraId="708AA7DE" w14:textId="2C5BAFD0" w:rsidR="007B340B" w:rsidRDefault="007B340B" w:rsidP="007B340B">
            <w:pPr>
              <w:pStyle w:val="CRCoverPage"/>
              <w:spacing w:after="0"/>
            </w:pP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72C9C8" w14:textId="77777777" w:rsidR="00DF239A" w:rsidRDefault="00DF239A">
            <w:pPr>
              <w:pStyle w:val="CRCoverPage"/>
              <w:spacing w:after="0"/>
              <w:ind w:left="100"/>
              <w:rPr>
                <w:noProof/>
              </w:rPr>
            </w:pPr>
          </w:p>
          <w:p w14:paraId="260600BF" w14:textId="20B313B0" w:rsidR="001D72E7" w:rsidRDefault="00DF239A" w:rsidP="003D235A">
            <w:pPr>
              <w:pStyle w:val="CRCoverPage"/>
              <w:spacing w:after="0"/>
              <w:ind w:left="100"/>
              <w:rPr>
                <w:noProof/>
              </w:rPr>
            </w:pPr>
            <w:r>
              <w:rPr>
                <w:noProof/>
              </w:rPr>
              <w:t xml:space="preserve">The PCF </w:t>
            </w:r>
            <w:r w:rsidR="00101743">
              <w:rPr>
                <w:noProof/>
              </w:rPr>
              <w:t xml:space="preserve">may </w:t>
            </w:r>
            <w:r>
              <w:rPr>
                <w:noProof/>
              </w:rPr>
              <w:t>subscribe to Load level congestion Analytics to be notified on the load per slice</w:t>
            </w:r>
            <w:r w:rsidR="00F67031">
              <w:rPr>
                <w:noProof/>
              </w:rPr>
              <w:t xml:space="preserve">. </w:t>
            </w:r>
            <w:r w:rsidR="001D72E7">
              <w:rPr>
                <w:noProof/>
              </w:rPr>
              <w:t>The load l</w:t>
            </w:r>
            <w:r w:rsidR="00F67031">
              <w:rPr>
                <w:noProof/>
              </w:rPr>
              <w:t>e</w:t>
            </w:r>
            <w:r w:rsidR="001D72E7">
              <w:rPr>
                <w:noProof/>
              </w:rPr>
              <w:t>vel in the slice may trigger a slice replacement request to the AMF.</w:t>
            </w:r>
          </w:p>
          <w:p w14:paraId="31C656EC" w14:textId="3EBDBF55" w:rsidR="00561225" w:rsidRDefault="00561225" w:rsidP="00016A8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901DB8" w:rsidR="001E41F3" w:rsidRDefault="00301FE1" w:rsidP="00301FE1">
            <w:pPr>
              <w:pStyle w:val="CRCoverPage"/>
              <w:spacing w:after="0"/>
              <w:rPr>
                <w:noProof/>
              </w:rPr>
            </w:pPr>
            <w:r>
              <w:rPr>
                <w:noProof/>
              </w:rPr>
              <w:t xml:space="preserve"> </w:t>
            </w:r>
            <w:r w:rsidR="00941A6A">
              <w:rPr>
                <w:noProof/>
              </w:rPr>
              <w:t xml:space="preserve">Incomplete specification of the network slice replacement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B69CD8" w:rsidR="001E41F3" w:rsidRDefault="00301FE1">
            <w:pPr>
              <w:pStyle w:val="CRCoverPage"/>
              <w:spacing w:after="0"/>
              <w:ind w:left="100"/>
              <w:rPr>
                <w:noProof/>
              </w:rPr>
            </w:pPr>
            <w:r w:rsidRPr="003D4ABF">
              <w:t>6.1.</w:t>
            </w:r>
            <w:r w:rsidR="00941A6A">
              <w:t>1.</w:t>
            </w:r>
            <w:r w:rsidR="00F67031">
              <w:t>3</w:t>
            </w:r>
            <w:r w:rsidR="00941A6A">
              <w:t xml:space="preserve">, </w:t>
            </w:r>
            <w:r w:rsidR="00CC09D4">
              <w:t>6.1</w:t>
            </w:r>
            <w:r w:rsidR="00206BE4">
              <w:t>.2.1</w:t>
            </w:r>
            <w:r w:rsidR="00DE7500">
              <w:t>,</w:t>
            </w:r>
            <w:r w:rsidR="00A5681A">
              <w:t xml:space="preserve"> </w:t>
            </w:r>
            <w:r w:rsidR="00D20CD7">
              <w:t>6.1.2.5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F52D4" w:rsidR="001E41F3" w:rsidRDefault="00E23D0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8966E8" w:rsidR="001E41F3" w:rsidRDefault="00E23D0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DAE98" w:rsidR="001E41F3" w:rsidRDefault="00E23D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56994DF4" w14:textId="77777777" w:rsidR="00542DCB" w:rsidRDefault="00542DCB">
      <w:pPr>
        <w:rPr>
          <w:noProof/>
        </w:rPr>
      </w:pPr>
    </w:p>
    <w:p w14:paraId="74918E7C" w14:textId="77777777" w:rsidR="00542DCB" w:rsidRDefault="00542DCB">
      <w:pPr>
        <w:rPr>
          <w:noProof/>
        </w:rPr>
      </w:pPr>
    </w:p>
    <w:p w14:paraId="35A5BC75" w14:textId="77777777" w:rsidR="002E4A43" w:rsidRDefault="002E4A43" w:rsidP="002E4A43">
      <w:pPr>
        <w:rPr>
          <w:noProof/>
          <w:color w:val="FF0000"/>
        </w:rPr>
      </w:pPr>
      <w:r w:rsidRPr="00A25773">
        <w:rPr>
          <w:noProof/>
          <w:color w:val="FF0000"/>
        </w:rPr>
        <w:t xml:space="preserve">************************************ </w:t>
      </w:r>
      <w:r>
        <w:rPr>
          <w:noProof/>
          <w:color w:val="FF0000"/>
        </w:rPr>
        <w:t>FIRST</w:t>
      </w:r>
      <w:r w:rsidRPr="00A25773">
        <w:rPr>
          <w:noProof/>
          <w:color w:val="FF0000"/>
        </w:rPr>
        <w:t xml:space="preserve"> CHANGE</w:t>
      </w:r>
      <w:r>
        <w:rPr>
          <w:noProof/>
          <w:color w:val="FF0000"/>
        </w:rPr>
        <w:t xml:space="preserve"> </w:t>
      </w:r>
      <w:r w:rsidRPr="00A25773">
        <w:rPr>
          <w:noProof/>
          <w:color w:val="FF0000"/>
        </w:rPr>
        <w:t>*****************************</w:t>
      </w:r>
    </w:p>
    <w:p w14:paraId="76579EEF" w14:textId="77777777" w:rsidR="006171E9" w:rsidRPr="003D4ABF" w:rsidRDefault="006171E9" w:rsidP="006171E9">
      <w:pPr>
        <w:pStyle w:val="Heading4"/>
      </w:pPr>
      <w:bookmarkStart w:id="1" w:name="_CR3_2"/>
      <w:bookmarkStart w:id="2" w:name="_Toc145940863"/>
      <w:bookmarkEnd w:id="1"/>
      <w:r w:rsidRPr="003D4ABF">
        <w:t>6.1.1.3</w:t>
      </w:r>
      <w:r w:rsidRPr="003D4ABF">
        <w:tab/>
        <w:t>Policy decisions based on network analytics</w:t>
      </w:r>
      <w:bookmarkEnd w:id="2"/>
    </w:p>
    <w:p w14:paraId="1A79292B" w14:textId="77777777" w:rsidR="006171E9" w:rsidRPr="003D4ABF" w:rsidRDefault="006171E9" w:rsidP="006171E9">
      <w:r w:rsidRPr="003D4ABF">
        <w:t>Policy decisions based on network analytics allow PCF to perform policy decisions taking into account analytics information defined for Analytics IDs listed in TS</w:t>
      </w:r>
      <w:r>
        <w:t> </w:t>
      </w:r>
      <w:r w:rsidRPr="003D4ABF">
        <w:t>23.288</w:t>
      </w:r>
      <w:r>
        <w:t> </w:t>
      </w:r>
      <w:r w:rsidRPr="003D4ABF">
        <w:t>[24].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w:t>
      </w:r>
      <w:r>
        <w:t> </w:t>
      </w:r>
      <w:r w:rsidRPr="003D4ABF">
        <w:t>23.288</w:t>
      </w:r>
      <w:r>
        <w:t> </w:t>
      </w:r>
      <w:r w:rsidRPr="003D4ABF">
        <w:t>[24].</w:t>
      </w:r>
    </w:p>
    <w:p w14:paraId="352D114A" w14:textId="77777777" w:rsidR="006171E9" w:rsidRPr="003D4ABF" w:rsidRDefault="006171E9" w:rsidP="006171E9">
      <w:r w:rsidRPr="003D4ABF">
        <w:t>The PCF performs discovery and selection of NWDAF and DCCF as defined in TS</w:t>
      </w:r>
      <w:r>
        <w:t> </w:t>
      </w:r>
      <w:r w:rsidRPr="003D4ABF">
        <w:t>23.501</w:t>
      </w:r>
      <w:r>
        <w:t> </w:t>
      </w:r>
      <w:r w:rsidRPr="003D4ABF">
        <w:t>[2] and subscribes/unsubscribes to Analytics information as defined in TS</w:t>
      </w:r>
      <w:r>
        <w:t> </w:t>
      </w:r>
      <w:r w:rsidRPr="003D4ABF">
        <w:t>23.288</w:t>
      </w:r>
      <w:r>
        <w:t> </w:t>
      </w:r>
      <w:r w:rsidRPr="003D4ABF">
        <w:t>[24]. In addition, the AMF and/or SMF may include, in the AM/SM Policy Association establishment or modification procedures, the list of NWDAF instance IDs used for the UE or the PDU Session and their associated Analytic</w:t>
      </w:r>
      <w:r>
        <w:t>s</w:t>
      </w:r>
      <w:r w:rsidRPr="003D4ABF">
        <w:t xml:space="preserve"> ID(s) consumed by the AMF or SMF respectively. The PCF may select those NWDAF instances as the ones to subscribe for their associated </w:t>
      </w:r>
      <w:r>
        <w:t>A</w:t>
      </w:r>
      <w:r w:rsidRPr="003D4ABF">
        <w:t>nalytic</w:t>
      </w:r>
      <w:r>
        <w:t>s</w:t>
      </w:r>
      <w:r w:rsidRPr="003D4ABF">
        <w:t xml:space="preserve"> ID(s) for the UE for which those AM/SM Policy Associations are related to or may perform NWDAF discovery if the NWDAF for an Analytics ID not provided by the AMF or SMF is needed.</w:t>
      </w:r>
    </w:p>
    <w:p w14:paraId="1CFD2657" w14:textId="77777777" w:rsidR="006171E9" w:rsidRPr="003D4ABF" w:rsidRDefault="006171E9" w:rsidP="006171E9">
      <w:r w:rsidRPr="003D4ABF">
        <w:t>The following Analytics IDs are relevant for Policy decisions: "Load level information", "Service Experience", "Network Performance", "Abnormal behaviour", "UE Mobility", "UE Communication", "User Data Congestion", "Data Dispersion"</w:t>
      </w:r>
      <w:r>
        <w:t>, "Session Management Congestion Control Experience", "DN Performance",</w:t>
      </w:r>
      <w:r w:rsidRPr="003D4ABF">
        <w:t xml:space="preserve"> "WLAN performance"</w:t>
      </w:r>
      <w:r>
        <w:t xml:space="preserve"> and "Redundant Transmission Experience"</w:t>
      </w:r>
      <w:r w:rsidRPr="003D4ABF">
        <w:t>. The PCF may subscribe to NWDAF as described below or alternatively, the PCF may use Ndccf_DataManagement_Subscribe including the "Analytics Specification" with the same information as provided in the Nnwdaf_AnalyticsSubscription_Subscribe, and optionally the PCF may include the NWDAF ID, e.g. if provided by AMF or SMF:</w:t>
      </w:r>
    </w:p>
    <w:p w14:paraId="36B4A502" w14:textId="77777777" w:rsidR="006171E9" w:rsidRPr="003D4ABF" w:rsidRDefault="006171E9" w:rsidP="006171E9">
      <w:pPr>
        <w:pStyle w:val="B1"/>
      </w:pPr>
      <w:r w:rsidRPr="003D4ABF">
        <w:t>-</w:t>
      </w:r>
      <w:r w:rsidRPr="003D4ABF">
        <w:tab/>
        <w:t>The PCF may subscribe to notifications of network analytics related to "Load Level Information" using the Nnwdaf_AnalyticsSubscription_Subscribe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4B2B098E" w14:textId="77777777" w:rsidR="006171E9" w:rsidRPr="003D4ABF" w:rsidRDefault="006171E9" w:rsidP="006171E9">
      <w:pPr>
        <w:pStyle w:val="B1"/>
      </w:pPr>
      <w:r w:rsidRPr="003D4ABF">
        <w:tab/>
        <w:t>The NWDAF service to retrieve the Load Level Information is described in clause 6.3 of TS</w:t>
      </w:r>
      <w:r>
        <w:t> </w:t>
      </w:r>
      <w:r w:rsidRPr="003D4ABF">
        <w:t>23.288</w:t>
      </w:r>
      <w:r>
        <w:t> </w:t>
      </w:r>
      <w:r w:rsidRPr="003D4ABF">
        <w:t>[24].</w:t>
      </w:r>
    </w:p>
    <w:p w14:paraId="4D1A5F88" w14:textId="77777777" w:rsidR="006171E9" w:rsidRPr="003D4ABF" w:rsidRDefault="006171E9" w:rsidP="006171E9">
      <w:pPr>
        <w:pStyle w:val="B1"/>
      </w:pPr>
      <w:r w:rsidRPr="003D4ABF">
        <w:t>-</w:t>
      </w:r>
      <w:r w:rsidRPr="003D4ABF">
        <w:tab/>
        <w:t>The PCF may subscribe to notifications of network analytics related to "Service Experience" using the Nnwdaf_AnalyticsSubscription_Subscribe service operation including the Analytics ID "Service Experience", the Target of Analytics Reporting "SUPI", "Internal Group Id" or "any UE"</w:t>
      </w:r>
      <w:r>
        <w:t>,</w:t>
      </w:r>
      <w:r w:rsidRPr="003D4ABF">
        <w:t xml:space="preserve"> the Analytics Filter including one or more Application Identifier(s)</w:t>
      </w:r>
      <w:r>
        <w:t>, one or more or "any" RAT Type(s) or Frequency value(s), one or more list(s) of combination of (S-NSSAI, DNN, PDU Session type and SSC Mode) optionally per Access Type and the Analytics Reporting Information set to service experience threshold value(s) for the RAT Type(s) and/or Frequency value(s)</w:t>
      </w:r>
      <w:r w:rsidRPr="003D4ABF">
        <w:t>. The PCF is notified on the Service Experience statistics or predictions including, for each Application Identifier, the list of SUPIs for which Service Experience is provided</w:t>
      </w:r>
      <w:r>
        <w:t xml:space="preserve"> and the list of RAT Types and/or Frequency values for which the Service Experience applies</w:t>
      </w:r>
      <w:r w:rsidRPr="003D4ABF">
        <w:t xml:space="preserve">. In addition, </w:t>
      </w:r>
      <w:r>
        <w:t xml:space="preserve">the list of SUPIs for which Service Experience is provided is also added when the Target of Analytics Reporting is "Internal Group Id" or "any UE". Both </w:t>
      </w:r>
      <w:r w:rsidRPr="003D4ABF">
        <w:t>spatial and time validity may be provided as well as the confidence of the prediction.</w:t>
      </w:r>
    </w:p>
    <w:p w14:paraId="07CFC12C" w14:textId="77777777" w:rsidR="006171E9" w:rsidRPr="003D4ABF" w:rsidRDefault="006171E9" w:rsidP="006171E9">
      <w:pPr>
        <w:pStyle w:val="B1"/>
      </w:pPr>
      <w:r w:rsidRPr="003D4ABF">
        <w:tab/>
        <w:t>The NWDAF service to retrieve the service experience (i.e. the average observed Service MoS) is described in clause 6.4 of TS</w:t>
      </w:r>
      <w:r>
        <w:t> </w:t>
      </w:r>
      <w:r w:rsidRPr="003D4ABF">
        <w:t>23.288</w:t>
      </w:r>
      <w:r>
        <w:t> </w:t>
      </w:r>
      <w:r w:rsidRPr="003D4ABF">
        <w:t>[24].</w:t>
      </w:r>
    </w:p>
    <w:p w14:paraId="48326384" w14:textId="77777777" w:rsidR="006171E9" w:rsidRPr="003D4ABF" w:rsidRDefault="006171E9" w:rsidP="006171E9">
      <w:pPr>
        <w:pStyle w:val="B1"/>
      </w:pPr>
      <w:r w:rsidRPr="003D4ABF">
        <w:t>-</w:t>
      </w:r>
      <w:r w:rsidRPr="003D4ABF">
        <w:tab/>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50209113" w14:textId="77777777" w:rsidR="006171E9" w:rsidRPr="003D4ABF" w:rsidRDefault="006171E9" w:rsidP="006171E9">
      <w:pPr>
        <w:pStyle w:val="B1"/>
      </w:pPr>
      <w:r w:rsidRPr="003D4ABF">
        <w:tab/>
        <w:t>The NWDAF services to retrieve "Network Performance" as described in clause 6.6 of TS</w:t>
      </w:r>
      <w:r>
        <w:t> </w:t>
      </w:r>
      <w:r w:rsidRPr="003D4ABF">
        <w:t>23.288</w:t>
      </w:r>
      <w:r>
        <w:t> </w:t>
      </w:r>
      <w:r w:rsidRPr="003D4ABF">
        <w:t>[24].</w:t>
      </w:r>
    </w:p>
    <w:p w14:paraId="0C6A62BE" w14:textId="77777777" w:rsidR="006171E9" w:rsidRPr="003D4ABF" w:rsidRDefault="006171E9" w:rsidP="006171E9">
      <w:pPr>
        <w:pStyle w:val="B1"/>
      </w:pPr>
      <w:r w:rsidRPr="003D4ABF">
        <w:lastRenderedPageBreak/>
        <w:t>-</w:t>
      </w:r>
      <w:r w:rsidRPr="003D4ABF">
        <w:tab/>
        <w:t>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3D4ABF">
        <w:t>23.288</w:t>
      </w:r>
      <w:r>
        <w:t> </w:t>
      </w:r>
      <w:r w:rsidRPr="003D4ABF">
        <w:t>[24].</w:t>
      </w:r>
    </w:p>
    <w:p w14:paraId="685AC885" w14:textId="77777777" w:rsidR="006171E9" w:rsidRPr="003D4ABF" w:rsidRDefault="006171E9" w:rsidP="006171E9">
      <w:pPr>
        <w:pStyle w:val="B1"/>
      </w:pPr>
      <w:r w:rsidRPr="003D4ABF">
        <w:tab/>
        <w:t>The NWDAF services to retrieve "Abnormal behaviour" analytics are described in clause 6.7.5 of TS</w:t>
      </w:r>
      <w:r>
        <w:t> </w:t>
      </w:r>
      <w:r w:rsidRPr="003D4ABF">
        <w:t>23.288</w:t>
      </w:r>
      <w:r>
        <w:t> </w:t>
      </w:r>
      <w:r w:rsidRPr="003D4ABF">
        <w:t>[24].</w:t>
      </w:r>
    </w:p>
    <w:p w14:paraId="7DCB8AAD" w14:textId="77777777" w:rsidR="006171E9" w:rsidRPr="003D4ABF" w:rsidRDefault="006171E9" w:rsidP="006171E9">
      <w:pPr>
        <w:pStyle w:val="B1"/>
      </w:pPr>
      <w:r w:rsidRPr="003D4ABF">
        <w:t>-</w:t>
      </w:r>
      <w:r w:rsidRPr="003D4ABF">
        <w:tab/>
        <w:t>The PCF may subscribe to notifications of network analytics related to "UE Mobility" using NWDAF_AnalyticsSubscription_Subscribe service operation including the Analytics ID "UE Mobility", the Target of Analytics Reporting "SUPI", "Internal Group Id" and the Analytics Filter may include one or more "Area(s) of Interest". The PCF is notified on the UE Mobility statistics or predictions as defined clause 6.7.2 of TS</w:t>
      </w:r>
      <w:r>
        <w:t> </w:t>
      </w:r>
      <w:r w:rsidRPr="003D4ABF">
        <w:t>23.288</w:t>
      </w:r>
      <w:r>
        <w:t> </w:t>
      </w:r>
      <w:r w:rsidRPr="003D4ABF">
        <w:t>[24].</w:t>
      </w:r>
    </w:p>
    <w:p w14:paraId="0494126D" w14:textId="77777777" w:rsidR="006171E9" w:rsidRPr="003D4ABF" w:rsidRDefault="006171E9" w:rsidP="006171E9">
      <w:pPr>
        <w:pStyle w:val="B1"/>
      </w:pPr>
      <w:r w:rsidRPr="003D4ABF">
        <w:tab/>
        <w:t>The NWDAF services to retrieve "UE Mobility" analytics are described in clause 6.7.2 of TS</w:t>
      </w:r>
      <w:r>
        <w:t> </w:t>
      </w:r>
      <w:r w:rsidRPr="003D4ABF">
        <w:t>23.288</w:t>
      </w:r>
      <w:r>
        <w:t> </w:t>
      </w:r>
      <w:r w:rsidRPr="003D4ABF">
        <w:t>[24].</w:t>
      </w:r>
    </w:p>
    <w:p w14:paraId="3F939193" w14:textId="77777777" w:rsidR="006171E9" w:rsidRPr="003D4ABF" w:rsidRDefault="006171E9" w:rsidP="006171E9">
      <w:pPr>
        <w:pStyle w:val="B1"/>
      </w:pPr>
      <w:r w:rsidRPr="003D4ABF">
        <w:t>-</w:t>
      </w:r>
      <w:r w:rsidRPr="003D4ABF">
        <w:tab/>
        <w:t>The PCF may subscribe to notifications of network analytics related to "UE Communication" using NWDAF_AnalyticsSubscription_Subscribe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1B44942A" w14:textId="77777777" w:rsidR="006171E9" w:rsidRPr="003D4ABF" w:rsidRDefault="006171E9" w:rsidP="006171E9">
      <w:pPr>
        <w:pStyle w:val="B1"/>
      </w:pPr>
      <w:r w:rsidRPr="003D4ABF">
        <w:tab/>
        <w:t>The NWDAF services to retrieve "UE Communication" analytics are described in clause 6.7.3 of TS</w:t>
      </w:r>
      <w:r>
        <w:t> </w:t>
      </w:r>
      <w:r w:rsidRPr="003D4ABF">
        <w:t>23.288</w:t>
      </w:r>
      <w:r>
        <w:t> </w:t>
      </w:r>
      <w:r w:rsidRPr="003D4ABF">
        <w:t>[24].</w:t>
      </w:r>
    </w:p>
    <w:p w14:paraId="30F4C7FB" w14:textId="77777777" w:rsidR="006171E9" w:rsidRPr="003D4ABF" w:rsidRDefault="006171E9" w:rsidP="006171E9">
      <w:pPr>
        <w:pStyle w:val="B1"/>
      </w:pPr>
      <w:r w:rsidRPr="003D4ABF">
        <w:t>-</w:t>
      </w:r>
      <w:r w:rsidRPr="003D4ABF">
        <w:tab/>
        <w:t>The PCF may subscribe to notifications of network analytics related to "User Data Congestion" using NWDAF_AnalyticsSubscription_Subscribe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39A8AEEB" w14:textId="77777777" w:rsidR="006171E9" w:rsidRPr="003D4ABF" w:rsidRDefault="006171E9" w:rsidP="006171E9">
      <w:pPr>
        <w:pStyle w:val="B1"/>
      </w:pPr>
      <w:r w:rsidRPr="003D4ABF">
        <w:tab/>
        <w:t>The NWDAF services to retrieve "User Data Congestion" analytics are described in clause 6.8 of TS</w:t>
      </w:r>
      <w:r>
        <w:t> </w:t>
      </w:r>
      <w:r w:rsidRPr="003D4ABF">
        <w:t>23.288</w:t>
      </w:r>
      <w:r>
        <w:t> </w:t>
      </w:r>
      <w:r w:rsidRPr="003D4ABF">
        <w:t>[24].</w:t>
      </w:r>
    </w:p>
    <w:p w14:paraId="174B32D5" w14:textId="77777777" w:rsidR="006171E9" w:rsidRPr="003D4ABF" w:rsidRDefault="006171E9" w:rsidP="006171E9">
      <w:pPr>
        <w:pStyle w:val="B1"/>
      </w:pPr>
      <w:r w:rsidRPr="003D4ABF">
        <w:t>-</w:t>
      </w:r>
      <w:r w:rsidRPr="003D4ABF">
        <w:tab/>
        <w:t>The PCF may subscribe to notifications of network analytics related to "Data Dispersion" using NWDAF_AnalyticsSubscription_Subscribe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top heavy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3AE9D777" w14:textId="77777777" w:rsidR="006171E9" w:rsidRPr="003D4ABF" w:rsidRDefault="006171E9" w:rsidP="006171E9">
      <w:pPr>
        <w:pStyle w:val="B1"/>
      </w:pPr>
      <w:r w:rsidRPr="003D4ABF">
        <w:tab/>
        <w:t>The NWDAF services to retrieve "Data Dispersion" analytics are described in clause 6.10 of TS</w:t>
      </w:r>
      <w:r>
        <w:t> </w:t>
      </w:r>
      <w:r w:rsidRPr="003D4ABF">
        <w:t>23.288</w:t>
      </w:r>
      <w:r>
        <w:t> </w:t>
      </w:r>
      <w:r w:rsidRPr="003D4ABF">
        <w:t>[24].</w:t>
      </w:r>
    </w:p>
    <w:p w14:paraId="37FBD203" w14:textId="77777777" w:rsidR="006171E9" w:rsidRPr="003D4ABF" w:rsidRDefault="006171E9" w:rsidP="006171E9">
      <w:pPr>
        <w:pStyle w:val="B1"/>
      </w:pPr>
      <w:r w:rsidRPr="003D4ABF">
        <w:t>-</w:t>
      </w:r>
      <w:r w:rsidRPr="003D4ABF">
        <w:tab/>
        <w:t>The PCF may subscribe to notifications of network analytics related to "WLAN performance" using the Nnwdaf_AnalyticsSubscription_Subscribe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52B49880" w14:textId="77777777" w:rsidR="006171E9" w:rsidRPr="003D4ABF" w:rsidRDefault="006171E9" w:rsidP="006171E9">
      <w:pPr>
        <w:pStyle w:val="B1"/>
      </w:pPr>
      <w:r w:rsidRPr="003D4ABF">
        <w:tab/>
        <w:t>The NWDAF services to retrieve "WLAN performance" analytics are described in clause 6.11 of TS</w:t>
      </w:r>
      <w:r>
        <w:t> </w:t>
      </w:r>
      <w:r w:rsidRPr="003D4ABF">
        <w:t>23.288</w:t>
      </w:r>
      <w:r>
        <w:t> </w:t>
      </w:r>
      <w:r w:rsidRPr="003D4ABF">
        <w:t>[24].</w:t>
      </w:r>
    </w:p>
    <w:p w14:paraId="754B576A" w14:textId="77777777" w:rsidR="006171E9" w:rsidRDefault="006171E9" w:rsidP="006171E9">
      <w:pPr>
        <w:pStyle w:val="B1"/>
      </w:pPr>
      <w:r>
        <w:t>-</w:t>
      </w:r>
      <w:r>
        <w:tab/>
        <w:t>The PCF may subscribe to notifications of network analytics related to "Session Management Congestion Control Experience" using the Nnwdaf_AnalyticsSubscription_Subscribe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66657371" w14:textId="77777777" w:rsidR="006171E9" w:rsidRDefault="006171E9" w:rsidP="006171E9">
      <w:pPr>
        <w:pStyle w:val="B1"/>
      </w:pPr>
      <w:r>
        <w:lastRenderedPageBreak/>
        <w:tab/>
        <w:t>The NWDAF services to retrieve "Session Management Congestion Control Experience" analytics are described in clause 6.12 of TS 23.288 [24].</w:t>
      </w:r>
    </w:p>
    <w:p w14:paraId="5D0AB2A8" w14:textId="77777777" w:rsidR="006171E9" w:rsidRDefault="006171E9" w:rsidP="006171E9">
      <w:pPr>
        <w:pStyle w:val="B1"/>
      </w:pPr>
      <w:r>
        <w:t>-</w:t>
      </w:r>
      <w:r>
        <w:tab/>
        <w:t>The PCF may subscribe to notifications of network analytics related to "DN Performance" using the Nnwdaf_AnalyticsSubscription_Subscribe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7E74B37D" w14:textId="77777777" w:rsidR="006171E9" w:rsidRDefault="006171E9" w:rsidP="006171E9">
      <w:pPr>
        <w:pStyle w:val="B1"/>
      </w:pPr>
      <w:r>
        <w:tab/>
        <w:t>The NWDAF services to retrieve "DN Performance" analytics are described in clause 6.14 of TS 23.288 [24].</w:t>
      </w:r>
    </w:p>
    <w:p w14:paraId="5E16C828" w14:textId="77777777" w:rsidR="006171E9" w:rsidRDefault="006171E9" w:rsidP="006171E9">
      <w:pPr>
        <w:pStyle w:val="B1"/>
      </w:pPr>
      <w:r>
        <w:t>-</w:t>
      </w:r>
      <w:r>
        <w:tab/>
        <w:t>The PCF may subscribe to notifications of network analytics related to "Redundant Transmission Experience" using the Nnwdaf_AnalyticsSubscription_Subscribe service operation including the Analytics ID "Redundant Transmission Experience", the Target of Analytics Reporting "SUPI", "Internal Group Id" or "any UE" and the Analytics Filter including the Area of Interest, DNN, or S-NSSAI. The PCF is notified on the Redundant Transmission Experience statistics or predictions.</w:t>
      </w:r>
    </w:p>
    <w:p w14:paraId="2B098937" w14:textId="77777777" w:rsidR="006171E9" w:rsidRDefault="006171E9" w:rsidP="006171E9">
      <w:pPr>
        <w:pStyle w:val="B1"/>
      </w:pPr>
      <w:r>
        <w:tab/>
        <w:t>The NWDAF services to retrieve "Redundant Transmission Experience" analytics are described in clause 6.13 of TS 23.288 [24].</w:t>
      </w:r>
    </w:p>
    <w:p w14:paraId="27E1BEED" w14:textId="77777777" w:rsidR="006171E9" w:rsidRPr="003D4ABF" w:rsidRDefault="006171E9" w:rsidP="006171E9">
      <w:r>
        <w:t>In the Analytic filter information of Analytics ID = "Service Experience" in Table 6.4.1-1 of TS 23.288 [24], some of the information is equal to the RSCs in URSP rules, for example, DNN, S-NSSAI, PDU session type, Access type and S-NSSAI. So, the PCF can request the analytic of different combinations of RSC values to NWDAF, and these RSC values can be listed in Analytics Filter Information of Analytics request/subscribe towards NWDAF.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p>
    <w:p w14:paraId="1A664991" w14:textId="77777777" w:rsidR="006171E9" w:rsidRDefault="006171E9" w:rsidP="006171E9">
      <w:pPr>
        <w:pStyle w:val="NO"/>
      </w:pPr>
      <w:r>
        <w:t>NOTE:</w:t>
      </w:r>
      <w:r>
        <w:tab/>
        <w:t>Care needs to be taken with regards to signalling and processing load caused when requesting analytics targeting "Any UE". A PCF preferably limits the analytics requests to a smaller UE set to reduce the load.</w:t>
      </w:r>
    </w:p>
    <w:p w14:paraId="6120ED61" w14:textId="77777777" w:rsidR="006171E9" w:rsidRPr="003D4ABF" w:rsidRDefault="006171E9" w:rsidP="006171E9">
      <w:r w:rsidRPr="003D4ABF">
        <w:t>Possible triggers for the PCF to subscribe to analytics information from the NWDAF may include:</w:t>
      </w:r>
    </w:p>
    <w:p w14:paraId="473F9ACC" w14:textId="77777777" w:rsidR="006171E9" w:rsidRPr="003D4ABF" w:rsidRDefault="006171E9" w:rsidP="006171E9">
      <w:pPr>
        <w:pStyle w:val="B1"/>
      </w:pPr>
      <w:r w:rsidRPr="003D4ABF">
        <w:t>-</w:t>
      </w:r>
      <w:r w:rsidRPr="003D4ABF">
        <w:tab/>
        <w:t>Requests from AF/NEF;</w:t>
      </w:r>
    </w:p>
    <w:p w14:paraId="6E2267E9" w14:textId="77777777" w:rsidR="006171E9" w:rsidRPr="003D4ABF" w:rsidRDefault="006171E9" w:rsidP="006171E9">
      <w:pPr>
        <w:pStyle w:val="B1"/>
      </w:pPr>
      <w:r w:rsidRPr="003D4ABF">
        <w:t>-</w:t>
      </w:r>
      <w:r w:rsidRPr="003D4ABF">
        <w:tab/>
        <w:t xml:space="preserve">AM Policy </w:t>
      </w:r>
      <w:r>
        <w:t>A</w:t>
      </w:r>
      <w:r w:rsidRPr="003D4ABF">
        <w:t>ssociation establishment or modification request from the AMF;</w:t>
      </w:r>
    </w:p>
    <w:p w14:paraId="38F953C0" w14:textId="77777777" w:rsidR="006171E9" w:rsidRDefault="006171E9" w:rsidP="006171E9">
      <w:pPr>
        <w:pStyle w:val="B1"/>
      </w:pPr>
      <w:r>
        <w:t>-</w:t>
      </w:r>
      <w:r>
        <w:tab/>
        <w:t>UE Policy Association establishment or modification;</w:t>
      </w:r>
    </w:p>
    <w:p w14:paraId="500EBB33" w14:textId="77777777" w:rsidR="006171E9" w:rsidRPr="003D4ABF" w:rsidRDefault="006171E9" w:rsidP="006171E9">
      <w:pPr>
        <w:pStyle w:val="B1"/>
      </w:pPr>
      <w:r w:rsidRPr="003D4ABF">
        <w:t>-</w:t>
      </w:r>
      <w:r w:rsidRPr="003D4ABF">
        <w:tab/>
        <w:t xml:space="preserve">SM Policy </w:t>
      </w:r>
      <w:r>
        <w:t>A</w:t>
      </w:r>
      <w:r w:rsidRPr="003D4ABF">
        <w:t>ssociation establishment or modification request from the SMF;</w:t>
      </w:r>
    </w:p>
    <w:p w14:paraId="6030742F" w14:textId="77777777" w:rsidR="006171E9" w:rsidRPr="003D4ABF" w:rsidRDefault="006171E9" w:rsidP="006171E9">
      <w:pPr>
        <w:pStyle w:val="B1"/>
      </w:pPr>
      <w:r w:rsidRPr="003D4ABF">
        <w:t>-</w:t>
      </w:r>
      <w:r w:rsidRPr="003D4ABF">
        <w:tab/>
        <w:t>Notifications received from UDR or CHF on UE subscription change;</w:t>
      </w:r>
    </w:p>
    <w:p w14:paraId="3DE6150D" w14:textId="77777777" w:rsidR="006171E9" w:rsidRPr="003D4ABF" w:rsidRDefault="006171E9" w:rsidP="006171E9">
      <w:pPr>
        <w:pStyle w:val="B1"/>
      </w:pPr>
      <w:r w:rsidRPr="003D4ABF">
        <w:t>-</w:t>
      </w:r>
      <w:r w:rsidRPr="003D4ABF">
        <w:tab/>
        <w:t>Analytics information received.</w:t>
      </w:r>
    </w:p>
    <w:p w14:paraId="3EC275BB" w14:textId="77777777" w:rsidR="006171E9" w:rsidRPr="003D4ABF" w:rsidRDefault="006171E9" w:rsidP="006171E9">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452B50E3" w14:textId="77777777" w:rsidR="006171E9" w:rsidRPr="003D4ABF" w:rsidRDefault="006171E9" w:rsidP="006171E9">
      <w:r w:rsidRPr="003D4ABF">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29CAF905" w14:textId="77777777" w:rsidR="006171E9" w:rsidRDefault="006171E9" w:rsidP="006171E9">
      <w: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6AC00583" w14:textId="77777777" w:rsidR="006171E9" w:rsidRPr="003D4ABF" w:rsidRDefault="006171E9" w:rsidP="006171E9">
      <w:r w:rsidRPr="003D4ABF">
        <w:t>The PCF may, upon AM</w:t>
      </w:r>
      <w:r>
        <w:t xml:space="preserve"> or UE</w:t>
      </w:r>
      <w:r w:rsidRPr="003D4ABF">
        <w:t xml:space="preserve"> or SM Policy </w:t>
      </w:r>
      <w:r>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t>, "Session Management Congestion Control Experience", "DN Performance", "User Data Congestion"</w:t>
      </w:r>
      <w:r w:rsidRPr="003D4ABF">
        <w:t xml:space="preserve"> is needed for policy decision and therefore subscribe to notifications of</w:t>
      </w:r>
      <w:r>
        <w:t xml:space="preserve"> those</w:t>
      </w:r>
      <w:r w:rsidRPr="003D4ABF">
        <w:t xml:space="preserve"> network analytics from the NWDAF.</w:t>
      </w:r>
    </w:p>
    <w:p w14:paraId="63A0647B" w14:textId="77777777" w:rsidR="006171E9" w:rsidRPr="003D4ABF" w:rsidRDefault="006171E9" w:rsidP="006171E9">
      <w:r w:rsidRPr="003D4ABF">
        <w:t>The PCF may, upon reception of analytics information, subscribe to other analytics information from the NWDAF directly or via DCCF, if deployed.</w:t>
      </w:r>
    </w:p>
    <w:p w14:paraId="1B3BA01F" w14:textId="77777777" w:rsidR="006171E9" w:rsidRPr="003D4ABF" w:rsidRDefault="006171E9" w:rsidP="006171E9">
      <w:r w:rsidRPr="003D4ABF">
        <w:lastRenderedPageBreak/>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597A8C25" w14:textId="77777777" w:rsidR="006171E9" w:rsidRDefault="006171E9" w:rsidP="006171E9">
      <w:pPr>
        <w:rPr>
          <w:ins w:id="3" w:author="EricssonUser" w:date="2023-10-27T10:08:00Z"/>
        </w:rPr>
      </w:pPr>
      <w:r>
        <w:t>In roaming scenarios, the H-PCF may make policy decisions for the outbound roaming UEs based on network analytics provided by the V-NWDAF. The H-PCF performs discovery and selection of an H-NWDAF with roaming exchange capability (i.e. RE-NWDAF) as defined in TS 23.502 [3] and subscribes/unsubscribes to Analytics information from the V-NWDAF via the H-NWDAF as defined in TS 23.288 [24]. The H-PCF may request or subscribe to network analytics related to "Service Experience" or "Load Level Information" of the VPLMN. Based on these analytics, the H-PCF may update the URSP on Network Slice Selection Policy for the UE.</w:t>
      </w:r>
    </w:p>
    <w:p w14:paraId="4D5F3AD6" w14:textId="11C80322" w:rsidR="006171E9" w:rsidRDefault="006171E9" w:rsidP="006171E9">
      <w:ins w:id="4" w:author="EricssonUser" w:date="2023-10-27T10:08:00Z">
        <w:r>
          <w:t xml:space="preserve">The PCF may, </w:t>
        </w:r>
      </w:ins>
      <w:ins w:id="5" w:author="EricssonUser" w:date="2023-10-27T10:11:00Z">
        <w:r>
          <w:t xml:space="preserve">at </w:t>
        </w:r>
      </w:ins>
      <w:ins w:id="6" w:author="EricssonUser" w:date="2023-10-27T10:08:00Z">
        <w:r>
          <w:t xml:space="preserve">AM </w:t>
        </w:r>
      </w:ins>
      <w:ins w:id="7" w:author="EricssonUser" w:date="2023-10-27T10:09:00Z">
        <w:r>
          <w:t xml:space="preserve">Policy Association </w:t>
        </w:r>
      </w:ins>
      <w:ins w:id="8" w:author="EricssonUser" w:date="2023-10-27T10:11:00Z">
        <w:r>
          <w:t>establish</w:t>
        </w:r>
      </w:ins>
      <w:ins w:id="9" w:author="EricssonUser" w:date="2023-10-27T10:13:00Z">
        <w:r>
          <w:t>ment</w:t>
        </w:r>
      </w:ins>
      <w:ins w:id="10" w:author="EricssonUser" w:date="2023-10-27T10:15:00Z">
        <w:r>
          <w:t xml:space="preserve"> or modification</w:t>
        </w:r>
      </w:ins>
      <w:ins w:id="11" w:author="EricssonUser" w:date="2023-10-27T10:13:00Z">
        <w:r>
          <w:t>,</w:t>
        </w:r>
      </w:ins>
      <w:ins w:id="12" w:author="EricssonUser" w:date="2023-10-27T10:12:00Z">
        <w:r>
          <w:t xml:space="preserve"> subscribe to</w:t>
        </w:r>
        <w:r w:rsidRPr="003D4ABF">
          <w:t xml:space="preserve"> network analytics related to "</w:t>
        </w:r>
        <w:r>
          <w:t>Load Level Congestion</w:t>
        </w:r>
      </w:ins>
      <w:ins w:id="13" w:author="EricssonSS1030" w:date="2023-11-03T14:55:00Z">
        <w:r w:rsidR="00F056AF">
          <w:t>"</w:t>
        </w:r>
      </w:ins>
      <w:ins w:id="14" w:author="EricssonUser" w:date="2023-10-27T10:12:00Z">
        <w:r>
          <w:t xml:space="preserve"> to request load information for the </w:t>
        </w:r>
      </w:ins>
      <w:ins w:id="15" w:author="EricssonUser" w:date="2023-10-27T10:16:00Z">
        <w:r>
          <w:t>Allowed NSSAI</w:t>
        </w:r>
      </w:ins>
      <w:ins w:id="16" w:author="EricssonUser" w:date="2023-10-27T10:17:00Z">
        <w:r>
          <w:t>.</w:t>
        </w:r>
      </w:ins>
    </w:p>
    <w:p w14:paraId="596103F3" w14:textId="77777777" w:rsidR="006171E9" w:rsidRPr="003D4ABF" w:rsidRDefault="006171E9" w:rsidP="006171E9">
      <w:r w:rsidRPr="003D4ABF">
        <w:t>Examples of operator policies including network analytics information as inputs for policy decisions included below:</w:t>
      </w:r>
    </w:p>
    <w:p w14:paraId="79E163CE" w14:textId="77777777" w:rsidR="006171E9" w:rsidRPr="003D4ABF" w:rsidRDefault="006171E9" w:rsidP="006171E9">
      <w:pPr>
        <w:pStyle w:val="B1"/>
      </w:pPr>
      <w:r w:rsidRPr="003D4ABF">
        <w:t>-</w:t>
      </w:r>
      <w:r w:rsidRPr="003D4ABF">
        <w:tab/>
        <w:t>Based on the "Load Level Information"</w:t>
      </w:r>
      <w:r>
        <w:t xml:space="preserve"> statistics or predictions</w:t>
      </w:r>
      <w:r w:rsidRPr="003D4ABF">
        <w:t xml:space="preserve"> of the Network Slice Instance, the PCF may verify if the RFSP index value needs to be modified for a SUPI for which an AM Policy Association is created; this is based on operator policies in the PCF, as defined in clause 6.1.2.1.</w:t>
      </w:r>
    </w:p>
    <w:p w14:paraId="56BED091" w14:textId="77777777" w:rsidR="006171E9" w:rsidRPr="003D4ABF" w:rsidRDefault="006171E9" w:rsidP="006171E9">
      <w:pPr>
        <w:pStyle w:val="B1"/>
      </w:pPr>
      <w:r w:rsidRPr="003D4ABF">
        <w:t>-</w:t>
      </w:r>
      <w:r w:rsidRPr="003D4ABF">
        <w:tab/>
        <w:t xml:space="preserve">Based on the </w:t>
      </w:r>
      <w:r>
        <w:t>"</w:t>
      </w:r>
      <w:r w:rsidRPr="003D4ABF">
        <w:t>Service Experience</w:t>
      </w:r>
      <w:r>
        <w:t>"</w:t>
      </w:r>
      <w:r w:rsidRPr="003D4ABF">
        <w:t xml:space="preserve"> statistics or predictions, the PCF may check the 5QI values assigned to the Application, and may use this as input to calculate and update the authorized QoS for a service data flow template.</w:t>
      </w:r>
    </w:p>
    <w:p w14:paraId="715438E5" w14:textId="77777777" w:rsidR="006171E9" w:rsidRPr="003D4ABF" w:rsidRDefault="006171E9" w:rsidP="006171E9">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47178A73" w14:textId="77777777" w:rsidR="006171E9" w:rsidRDefault="006171E9" w:rsidP="006171E9">
      <w:pPr>
        <w:pStyle w:val="B1"/>
      </w:pPr>
      <w:r>
        <w:t>-</w:t>
      </w:r>
      <w:r>
        <w:tab/>
        <w:t>The PCF may use the network analytics related to "Network Performance" or "DN Performance", as input to calculate the planned data transfer with QoS requirements policies that are negotiated with the ASP, as defined in clause 6.1.2.7.</w:t>
      </w:r>
    </w:p>
    <w:p w14:paraId="6D272EEC" w14:textId="77777777" w:rsidR="006171E9" w:rsidRPr="003D4ABF" w:rsidRDefault="006171E9" w:rsidP="006171E9">
      <w:pPr>
        <w:pStyle w:val="B1"/>
      </w:pPr>
      <w:r w:rsidRPr="003D4ABF">
        <w:t>-</w:t>
      </w:r>
      <w:r w:rsidRPr="003D4ABF">
        <w:tab/>
        <w:t>Based on the UE mobility statistics or predictions, the PCF may adjust Service Area Restriction as defined in clause 6.1.2.1.</w:t>
      </w:r>
    </w:p>
    <w:p w14:paraId="13400913" w14:textId="77777777" w:rsidR="006171E9" w:rsidRPr="003D4ABF" w:rsidRDefault="006171E9" w:rsidP="006171E9">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1AA8E2C4" w14:textId="77777777" w:rsidR="006171E9" w:rsidRPr="003D4ABF" w:rsidRDefault="006171E9" w:rsidP="006171E9">
      <w:pPr>
        <w:pStyle w:val="B1"/>
      </w:pPr>
      <w:r w:rsidRPr="003D4ABF">
        <w:t>-</w:t>
      </w:r>
      <w:r w:rsidRPr="003D4ABF">
        <w:tab/>
        <w:t>Based on the WLAN performance statistics or predictions, the PCF may update WLANSP as defined in clause 6.1.2.2.1.</w:t>
      </w:r>
    </w:p>
    <w:p w14:paraId="5C1029E8" w14:textId="77777777" w:rsidR="006171E9" w:rsidRPr="003D4ABF" w:rsidRDefault="006171E9" w:rsidP="006171E9">
      <w:pPr>
        <w:pStyle w:val="B1"/>
      </w:pPr>
      <w:r w:rsidRPr="003D4ABF">
        <w:t>-</w:t>
      </w:r>
      <w:r w:rsidRPr="003D4ABF">
        <w:tab/>
        <w:t xml:space="preserve">Based on the "User Data Congestion" statistics or predictions including the list of applications contributing the most to the traffic the PCF may perform SM </w:t>
      </w:r>
      <w:r>
        <w:t>P</w:t>
      </w:r>
      <w:r w:rsidRPr="003D4ABF">
        <w:t xml:space="preserve">olicy </w:t>
      </w:r>
      <w:r>
        <w:t xml:space="preserve">Association </w:t>
      </w:r>
      <w:r w:rsidRPr="003D4ABF">
        <w:t>modifications to update policies in the SMF for the PDU sessions handling traffic from those applications.</w:t>
      </w:r>
    </w:p>
    <w:p w14:paraId="732485AA" w14:textId="77777777" w:rsidR="006171E9" w:rsidRDefault="006171E9" w:rsidP="006171E9">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5B28C989" w14:textId="77777777" w:rsidR="006171E9" w:rsidRPr="003D4ABF" w:rsidRDefault="006171E9" w:rsidP="006171E9">
      <w:pPr>
        <w:pStyle w:val="B1"/>
      </w:pPr>
      <w:r w:rsidRPr="003D4ABF">
        <w:t>-</w:t>
      </w:r>
      <w:r w:rsidRPr="003D4ABF">
        <w:tab/>
        <w:t>The PCF may also use the network analytics as input to its policy decision to apply operator defined actions for example for the UE context(s) or PDU Session(s).</w:t>
      </w:r>
    </w:p>
    <w:p w14:paraId="46C8737F" w14:textId="6FB63F12" w:rsidR="006171E9" w:rsidDel="00773DD2" w:rsidRDefault="006171E9" w:rsidP="006171E9">
      <w:pPr>
        <w:pStyle w:val="B1"/>
        <w:rPr>
          <w:del w:id="17" w:author="EricssonUser" w:date="2023-10-26T17:19:00Z"/>
        </w:rPr>
      </w:pPr>
      <w:r>
        <w:t>-</w:t>
      </w:r>
      <w:r>
        <w:tab/>
        <w:t>Based on the "Load Level Information" statistics or predictions for network slice(s), the PCF may give priority to consider the network slice(s) with lowest load for an application, and the PCF may update URSP on Network Slice Selection Policy.</w:t>
      </w:r>
      <w:ins w:id="18" w:author="EricssonUser" w:date="2023-10-30T11:13:00Z">
        <w:r w:rsidR="00B5365C">
          <w:t xml:space="preserve"> </w:t>
        </w:r>
      </w:ins>
    </w:p>
    <w:p w14:paraId="3FD9C5A5" w14:textId="4E46E34E" w:rsidR="007E0CCE" w:rsidRDefault="00773DD2" w:rsidP="006171E9">
      <w:pPr>
        <w:pStyle w:val="B1"/>
        <w:rPr>
          <w:ins w:id="19" w:author="EricssonUser" w:date="2023-10-30T11:22:00Z"/>
        </w:rPr>
      </w:pPr>
      <w:ins w:id="20" w:author="EricssonUser" w:date="2023-10-30T11:16:00Z">
        <w:r>
          <w:t>-</w:t>
        </w:r>
        <w:r>
          <w:tab/>
          <w:t>Based on the "Load Level Information" statistics or predictions for network slice(s)</w:t>
        </w:r>
      </w:ins>
      <w:ins w:id="21" w:author="EricssonUser" w:date="2023-10-30T11:21:00Z">
        <w:r w:rsidR="006D58E4">
          <w:t xml:space="preserve">, </w:t>
        </w:r>
      </w:ins>
      <w:ins w:id="22" w:author="EricssonUser" w:date="2023-10-30T11:16:00Z">
        <w:r>
          <w:t xml:space="preserve">the PCF may update the </w:t>
        </w:r>
      </w:ins>
      <w:ins w:id="23" w:author="EricssonSS1030" w:date="2023-11-03T14:57:00Z">
        <w:r w:rsidR="00D829A9">
          <w:t>"</w:t>
        </w:r>
      </w:ins>
      <w:ins w:id="24" w:author="EricssonUser" w:date="2023-10-30T11:16:00Z">
        <w:r w:rsidRPr="005E5235">
          <w:t>S-NSSAI availability information</w:t>
        </w:r>
      </w:ins>
      <w:ins w:id="25" w:author="EricssonSS1030" w:date="2023-11-03T14:57:00Z">
        <w:r w:rsidR="00D829A9">
          <w:t>"</w:t>
        </w:r>
      </w:ins>
      <w:ins w:id="26" w:author="EricssonUser" w:date="2023-10-30T11:16:00Z">
        <w:r>
          <w:t xml:space="preserve"> specified in clause 6</w:t>
        </w:r>
      </w:ins>
      <w:ins w:id="27" w:author="EricssonSS1030" w:date="2023-11-03T14:56:00Z">
        <w:r w:rsidR="00581819">
          <w:t>.</w:t>
        </w:r>
      </w:ins>
      <w:ins w:id="28" w:author="EricssonUser" w:date="2023-10-30T11:16:00Z">
        <w:r>
          <w:t xml:space="preserve">5, to indicate that </w:t>
        </w:r>
      </w:ins>
      <w:ins w:id="29" w:author="EricssonUser" w:date="2023-10-30T11:23:00Z">
        <w:r w:rsidR="00A01801">
          <w:t>an</w:t>
        </w:r>
      </w:ins>
      <w:ins w:id="30" w:author="EricssonUser" w:date="2023-10-30T11:16:00Z">
        <w:r>
          <w:t xml:space="preserve"> S-NSSAI is not available and to provide an Alternative S-NSSAI</w:t>
        </w:r>
      </w:ins>
      <w:ins w:id="31" w:author="EricssonUser" w:date="2023-10-30T11:23:00Z">
        <w:r w:rsidR="00C03E62">
          <w:t xml:space="preserve"> to replace with</w:t>
        </w:r>
      </w:ins>
      <w:ins w:id="32" w:author="EricssonUser" w:date="2023-10-30T11:21:00Z">
        <w:r w:rsidR="006D58E4">
          <w:t>,</w:t>
        </w:r>
      </w:ins>
      <w:ins w:id="33" w:author="EricssonUser" w:date="2023-10-30T11:22:00Z">
        <w:r w:rsidR="006D58E4">
          <w:t xml:space="preserve"> this occurs when the Load Level Information reaches a threshold provided by the PCF.</w:t>
        </w:r>
      </w:ins>
    </w:p>
    <w:p w14:paraId="218E8465" w14:textId="4ECEFC4D" w:rsidR="006D58E4" w:rsidRDefault="006D58E4" w:rsidP="006D58E4">
      <w:pPr>
        <w:pStyle w:val="B1"/>
        <w:rPr>
          <w:ins w:id="34" w:author="EricssonUser" w:date="2023-10-30T11:21:00Z"/>
        </w:rPr>
      </w:pPr>
      <w:ins w:id="35" w:author="EricssonUser" w:date="2023-10-30T11:22:00Z">
        <w:r>
          <w:t>-</w:t>
        </w:r>
        <w:r>
          <w:tab/>
          <w:t xml:space="preserve">Based on the "Load Level Information" statistics or predictions for network slice(s), the PCF may update the </w:t>
        </w:r>
      </w:ins>
      <w:ins w:id="36" w:author="EricssonSS1030" w:date="2023-11-03T14:56:00Z">
        <w:r w:rsidR="00897180">
          <w:t>"</w:t>
        </w:r>
      </w:ins>
      <w:ins w:id="37" w:author="EricssonUser" w:date="2023-10-30T11:22:00Z">
        <w:r w:rsidRPr="005E5235">
          <w:t>S-NSSAI availability information</w:t>
        </w:r>
      </w:ins>
      <w:ins w:id="38" w:author="EricssonSS1030" w:date="2023-11-03T14:56:00Z">
        <w:r w:rsidR="00897180">
          <w:t>"</w:t>
        </w:r>
      </w:ins>
      <w:ins w:id="39" w:author="EricssonUser" w:date="2023-10-30T11:22:00Z">
        <w:r>
          <w:t xml:space="preserve"> specified in clause 6</w:t>
        </w:r>
      </w:ins>
      <w:ins w:id="40" w:author="EricssonSS1030" w:date="2023-11-03T14:56:00Z">
        <w:r w:rsidR="00581819">
          <w:t>.</w:t>
        </w:r>
      </w:ins>
      <w:ins w:id="41" w:author="EricssonUser" w:date="2023-10-30T11:22:00Z">
        <w:r>
          <w:t xml:space="preserve">5, to indicate that </w:t>
        </w:r>
      </w:ins>
      <w:ins w:id="42" w:author="EricssonUser" w:date="2023-10-30T11:23:00Z">
        <w:r w:rsidR="00A01801">
          <w:t xml:space="preserve">an </w:t>
        </w:r>
      </w:ins>
      <w:ins w:id="43" w:author="EricssonUser" w:date="2023-10-30T11:22:00Z">
        <w:r>
          <w:t>S-NSSAI is available</w:t>
        </w:r>
      </w:ins>
      <w:ins w:id="44" w:author="EricssonUser" w:date="2023-10-30T11:23:00Z">
        <w:r w:rsidR="00C03E62">
          <w:t xml:space="preserve"> a</w:t>
        </w:r>
      </w:ins>
      <w:ins w:id="45" w:author="EricssonUser" w:date="2023-10-30T11:24:00Z">
        <w:r w:rsidR="00C03E62">
          <w:t>gain,</w:t>
        </w:r>
      </w:ins>
      <w:ins w:id="46" w:author="EricssonUser" w:date="2023-10-30T11:22:00Z">
        <w:r>
          <w:t xml:space="preserve"> and to </w:t>
        </w:r>
      </w:ins>
      <w:ins w:id="47" w:author="EricssonUser" w:date="2023-10-30T11:24:00Z">
        <w:r w:rsidR="00C03E62">
          <w:lastRenderedPageBreak/>
          <w:t>indicate that replaceme</w:t>
        </w:r>
        <w:r w:rsidR="00C03E62" w:rsidRPr="00A5681A">
          <w:t xml:space="preserve">nt </w:t>
        </w:r>
        <w:r w:rsidR="00A12E78" w:rsidRPr="00A5681A">
          <w:t xml:space="preserve">with </w:t>
        </w:r>
        <w:r w:rsidR="00C03E62" w:rsidRPr="00A5681A">
          <w:t xml:space="preserve">the </w:t>
        </w:r>
      </w:ins>
      <w:ins w:id="48" w:author="EricssonUser" w:date="2023-10-30T11:22:00Z">
        <w:r w:rsidRPr="00A5681A">
          <w:t>Alternative S-NSSAI</w:t>
        </w:r>
      </w:ins>
      <w:ins w:id="49" w:author="EricssonUser" w:date="2023-10-30T11:24:00Z">
        <w:r w:rsidR="00A12E78" w:rsidRPr="00A5681A">
          <w:t xml:space="preserve"> does not apply anylonger</w:t>
        </w:r>
      </w:ins>
      <w:ins w:id="50" w:author="EricssonUser" w:date="2023-10-30T11:22:00Z">
        <w:r w:rsidRPr="00A5681A">
          <w:t xml:space="preserve">, this occurs when the Load Level Information </w:t>
        </w:r>
      </w:ins>
      <w:ins w:id="51" w:author="EricssonUser" w:date="2023-10-30T11:24:00Z">
        <w:r w:rsidR="00A12E78" w:rsidRPr="00A5681A">
          <w:t xml:space="preserve">goes </w:t>
        </w:r>
      </w:ins>
      <w:ins w:id="52" w:author="Ericsson2" w:date="2023-11-17T13:32:00Z">
        <w:r w:rsidR="009957F7" w:rsidRPr="00A5681A">
          <w:t>below</w:t>
        </w:r>
      </w:ins>
      <w:ins w:id="53" w:author="EricssonUser" w:date="2023-10-30T11:24:00Z">
        <w:r w:rsidR="00A12E78" w:rsidRPr="00A5681A">
          <w:t xml:space="preserve"> a</w:t>
        </w:r>
      </w:ins>
      <w:ins w:id="54" w:author="EricssonUser" w:date="2023-10-30T11:22:00Z">
        <w:r>
          <w:t xml:space="preserve"> threshold provided by the PCF.</w:t>
        </w:r>
      </w:ins>
    </w:p>
    <w:p w14:paraId="1303AA1A" w14:textId="77777777" w:rsidR="006171E9" w:rsidRDefault="006171E9" w:rsidP="006171E9">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0EA16E8E" w14:textId="77777777" w:rsidR="006171E9" w:rsidRDefault="006171E9" w:rsidP="006171E9">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621AFF85" w14:textId="77777777" w:rsidR="006171E9" w:rsidRDefault="006171E9" w:rsidP="006171E9">
      <w:pPr>
        <w:pStyle w:val="B1"/>
      </w:pPr>
      <w:r>
        <w:t>-</w:t>
      </w:r>
      <w:r>
        <w:tab/>
        <w:t>Based on the "Session Management Congestion Control Experience" statistics for PDU Session(s) associated with corresponding S-NSSAI(s) or DNN for a UE, PCF may give priority to consider the S-NSSAI or the DNN will be likely to that provide the lowest experience level of Session Management Congestion Control, and then the PCF may update URSP on Network Slice Selection Policy and/or DNN Selection Policy for the UE.</w:t>
      </w:r>
    </w:p>
    <w:p w14:paraId="40C98B86" w14:textId="77777777" w:rsidR="006171E9" w:rsidRDefault="006171E9" w:rsidP="006171E9">
      <w:pPr>
        <w:pStyle w:val="B1"/>
      </w:pPr>
      <w:r>
        <w:t>-</w:t>
      </w:r>
      <w:r>
        <w:tab/>
        <w:t>Based on the "Network Performance" statistics or predictions on gNB status information, gNB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0EFA7756" w14:textId="77777777" w:rsidR="006171E9" w:rsidRDefault="006171E9" w:rsidP="006171E9">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39C0E80C" w14:textId="77777777" w:rsidR="006171E9" w:rsidDel="0016403B" w:rsidRDefault="006171E9" w:rsidP="006171E9">
      <w:pPr>
        <w:pStyle w:val="B1"/>
        <w:rPr>
          <w:del w:id="55" w:author="EricssonUser" w:date="2023-10-27T09:50:00Z"/>
        </w:rPr>
      </w:pPr>
      <w:r>
        <w:t>-</w:t>
      </w:r>
      <w:r>
        <w:tab/>
        <w:t>Based on the "DN Performance" statistics or predictions for user plane performance for an application, the PCF may consider the DNN with higher performance, and the PCF may update URSP on DNN Selection Policy for the application.</w:t>
      </w:r>
      <w:ins w:id="56" w:author="EricssonUser" w:date="2023-10-27T09:43:00Z">
        <w:r>
          <w:t xml:space="preserve"> </w:t>
        </w:r>
      </w:ins>
    </w:p>
    <w:p w14:paraId="3892EAFA" w14:textId="77777777" w:rsidR="006171E9" w:rsidRDefault="006171E9" w:rsidP="006171E9">
      <w:pPr>
        <w:pStyle w:val="B1"/>
      </w:pPr>
      <w:r>
        <w:t>-</w:t>
      </w:r>
      <w:r>
        <w:tab/>
        <w:t>Based on the "Redundant Transmission Experience" statistics or predictions, the PCF may update URSP for redundant PDU Sessions as described in clause 5.33.2.1 of TS 23.501 [2], e.g. by modifying the URSP rule for Network Slice Selection and DNN Selection.</w:t>
      </w:r>
    </w:p>
    <w:p w14:paraId="774D51C2" w14:textId="77777777" w:rsidR="006171E9" w:rsidRDefault="006171E9" w:rsidP="006171E9">
      <w:pPr>
        <w:pStyle w:val="B1"/>
      </w:pPr>
      <w:r>
        <w:t>-</w:t>
      </w:r>
      <w:r>
        <w:tab/>
        <w:t>Based on the "Service Experience" statistics or predictions, the PCF may select one or a combination of following: the network slice, the DNN, the PDU Session type, the SSC Mode, the Access Type, as one RSC or a combination of RSCs in URSP rule for an application, and the PCF may also adjust the RSD precedence in URSP in terms of statistics or predictions of the whole RSD (a combination of RSCs) and then the PCF may update URSP on one or several of Network Slice Selection Policy, DNN Selection Policy, PDU Session Type Policy, SSC Mode Selection Policy, Access Type preference and the priority of each RSD.</w:t>
      </w:r>
    </w:p>
    <w:p w14:paraId="6C46709E" w14:textId="77777777" w:rsidR="006171E9" w:rsidRPr="003D4ABF" w:rsidRDefault="006171E9" w:rsidP="006171E9">
      <w:r w:rsidRPr="003D4ABF">
        <w:t>Examples of operator policies including combination of multiple network analytics as inputs for policy decisions are included below:</w:t>
      </w:r>
    </w:p>
    <w:p w14:paraId="655B4206" w14:textId="77777777" w:rsidR="006171E9" w:rsidRPr="003D4ABF" w:rsidRDefault="006171E9" w:rsidP="006171E9">
      <w:pPr>
        <w:pStyle w:val="B1"/>
      </w:pPr>
      <w:r w:rsidRPr="003D4ABF">
        <w:t>-</w:t>
      </w:r>
      <w:r w:rsidRPr="003D4ABF">
        <w:tab/>
        <w:t>Based on the notification of application(s) in use, provided by "UE Communication" analytics, the PCF may request the "Service Experience" analytics</w:t>
      </w:r>
      <w:r>
        <w:t xml:space="preserve"> (optionally per RAT Type and/or per Frequency)</w:t>
      </w:r>
      <w:r w:rsidRPr="003D4ABF">
        <w:t xml:space="preserve"> for each application in use</w:t>
      </w:r>
      <w:r>
        <w:t xml:space="preserve"> as defined in the list of examples of operator policies that may include network analytics as input for a policy decision</w:t>
      </w:r>
      <w:r w:rsidRPr="003D4ABF">
        <w:t>.</w:t>
      </w:r>
    </w:p>
    <w:p w14:paraId="7900DE48" w14:textId="77777777" w:rsidR="006171E9" w:rsidRPr="003D4ABF" w:rsidRDefault="006171E9" w:rsidP="006171E9">
      <w:pPr>
        <w:pStyle w:val="B1"/>
      </w:pPr>
      <w:r w:rsidRPr="003D4ABF">
        <w:t>-</w:t>
      </w:r>
      <w:r w:rsidRPr="003D4ABF">
        <w:tab/>
        <w:t>Based on the "User Data Congestion"</w:t>
      </w:r>
      <w:r>
        <w:t xml:space="preserve"> statistics or predictions</w:t>
      </w:r>
      <w:r w:rsidRPr="003D4ABF">
        <w:t>,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315C64E5" w14:textId="77777777" w:rsidR="006171E9" w:rsidRPr="003D4ABF" w:rsidRDefault="006171E9" w:rsidP="006171E9">
      <w:pPr>
        <w:pStyle w:val="B2"/>
      </w:pPr>
      <w:r w:rsidRPr="003D4ABF">
        <w:t>-</w:t>
      </w:r>
      <w:r w:rsidRPr="003D4ABF">
        <w:tab/>
        <w:t xml:space="preserve">AM </w:t>
      </w:r>
      <w:r>
        <w:t>P</w:t>
      </w:r>
      <w:r w:rsidRPr="003D4ABF">
        <w:t xml:space="preserve">olicy </w:t>
      </w:r>
      <w:r>
        <w:t xml:space="preserve">Association </w:t>
      </w:r>
      <w:r w:rsidRPr="003D4ABF">
        <w:t>modification to update UE-AMBR, RFSP index and/or service area restriction, for those UEs reported as heavy users.</w:t>
      </w:r>
    </w:p>
    <w:p w14:paraId="40977F08" w14:textId="77777777" w:rsidR="006171E9" w:rsidRPr="003D4ABF" w:rsidRDefault="006171E9" w:rsidP="006171E9">
      <w:pPr>
        <w:pStyle w:val="B2"/>
      </w:pPr>
      <w:r w:rsidRPr="003D4ABF">
        <w:t>-</w:t>
      </w:r>
      <w:r w:rsidRPr="003D4ABF">
        <w:tab/>
        <w:t xml:space="preserve">SM </w:t>
      </w:r>
      <w:r>
        <w:t>P</w:t>
      </w:r>
      <w:r w:rsidRPr="003D4ABF">
        <w:t xml:space="preserve">olicy </w:t>
      </w:r>
      <w:r>
        <w:t xml:space="preserve">Association </w:t>
      </w:r>
      <w:r w:rsidRPr="003D4ABF">
        <w:t>modification to update the policies in the SMF for those UEs reported as heavy users.</w:t>
      </w:r>
    </w:p>
    <w:p w14:paraId="0EF12795" w14:textId="77777777" w:rsidR="006171E9" w:rsidRDefault="006171E9" w:rsidP="006171E9">
      <w:pPr>
        <w:pStyle w:val="B2"/>
      </w:pPr>
      <w:r>
        <w:t>-</w:t>
      </w:r>
      <w:r>
        <w:tab/>
        <w:t>UE Policy Association establishment/modification: Based on the "Load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54883227" w14:textId="77777777" w:rsidR="006171E9" w:rsidRDefault="006171E9" w:rsidP="006171E9">
      <w:pPr>
        <w:pStyle w:val="B2"/>
      </w:pPr>
      <w:r>
        <w:lastRenderedPageBreak/>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07F8F6C3" w14:textId="77777777" w:rsidR="006171E9" w:rsidRDefault="006171E9" w:rsidP="006171E9">
      <w:r>
        <w:t>The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(i.e. RSCs) and the RSD precedence in URSP rules.</w:t>
      </w:r>
    </w:p>
    <w:p w14:paraId="751F3C3A" w14:textId="77777777" w:rsidR="006171E9" w:rsidRDefault="006171E9" w:rsidP="006171E9">
      <w:pPr>
        <w:pStyle w:val="TH"/>
      </w:pPr>
      <w:bookmarkStart w:id="57" w:name="_CRTable6_1_1_31"/>
      <w:r>
        <w:t xml:space="preserve">Table </w:t>
      </w:r>
      <w:bookmarkEnd w:id="57"/>
      <w:r>
        <w:t>6.1.1.3-1: Network analytics available for generation of each URSP field at the PCF</w:t>
      </w:r>
    </w:p>
    <w:tbl>
      <w:tblPr>
        <w:tblStyle w:val="TableGrid"/>
        <w:tblW w:w="0" w:type="auto"/>
        <w:tblLook w:val="04A0" w:firstRow="1" w:lastRow="0" w:firstColumn="1" w:lastColumn="0" w:noHBand="0" w:noVBand="1"/>
      </w:tblPr>
      <w:tblGrid>
        <w:gridCol w:w="2689"/>
        <w:gridCol w:w="6940"/>
      </w:tblGrid>
      <w:tr w:rsidR="006171E9" w:rsidRPr="00D747DF" w14:paraId="3296D0CE" w14:textId="77777777" w:rsidTr="003A3A9F">
        <w:trPr>
          <w:tblHeader/>
        </w:trPr>
        <w:tc>
          <w:tcPr>
            <w:tcW w:w="2689" w:type="dxa"/>
          </w:tcPr>
          <w:p w14:paraId="4A566F69" w14:textId="77777777" w:rsidR="006171E9" w:rsidRPr="00D747DF" w:rsidRDefault="006171E9" w:rsidP="003A3A9F">
            <w:pPr>
              <w:pStyle w:val="TAH"/>
            </w:pPr>
            <w:r>
              <w:t>URSP field</w:t>
            </w:r>
          </w:p>
        </w:tc>
        <w:tc>
          <w:tcPr>
            <w:tcW w:w="6942" w:type="dxa"/>
          </w:tcPr>
          <w:p w14:paraId="70FCF02D" w14:textId="77777777" w:rsidR="006171E9" w:rsidRPr="00D747DF" w:rsidRDefault="006171E9" w:rsidP="003A3A9F">
            <w:pPr>
              <w:pStyle w:val="TAH"/>
            </w:pPr>
            <w:r>
              <w:t>Analytics ID(s)</w:t>
            </w:r>
          </w:p>
        </w:tc>
      </w:tr>
      <w:tr w:rsidR="006171E9" w:rsidRPr="00D747DF" w14:paraId="357A7BBB" w14:textId="77777777" w:rsidTr="003A3A9F">
        <w:tc>
          <w:tcPr>
            <w:tcW w:w="9631" w:type="dxa"/>
            <w:gridSpan w:val="2"/>
          </w:tcPr>
          <w:p w14:paraId="5ED53C63" w14:textId="77777777" w:rsidR="006171E9" w:rsidRPr="00D747DF" w:rsidRDefault="006171E9" w:rsidP="003A3A9F">
            <w:pPr>
              <w:pStyle w:val="TAH"/>
            </w:pPr>
            <w:r>
              <w:t>Route Selection Components</w:t>
            </w:r>
          </w:p>
        </w:tc>
      </w:tr>
      <w:tr w:rsidR="006171E9" w:rsidRPr="00D747DF" w14:paraId="41C8466C" w14:textId="77777777" w:rsidTr="003A3A9F">
        <w:tc>
          <w:tcPr>
            <w:tcW w:w="2689" w:type="dxa"/>
          </w:tcPr>
          <w:p w14:paraId="36E97FA3" w14:textId="77777777" w:rsidR="006171E9" w:rsidRPr="00D747DF" w:rsidRDefault="006171E9" w:rsidP="003A3A9F">
            <w:pPr>
              <w:pStyle w:val="TAL"/>
            </w:pPr>
            <w:r>
              <w:t>S-NSSAI</w:t>
            </w:r>
          </w:p>
        </w:tc>
        <w:tc>
          <w:tcPr>
            <w:tcW w:w="6942" w:type="dxa"/>
          </w:tcPr>
          <w:p w14:paraId="36D26DBA" w14:textId="77777777" w:rsidR="006171E9" w:rsidRPr="00D747DF" w:rsidRDefault="006171E9" w:rsidP="003A3A9F">
            <w:pPr>
              <w:pStyle w:val="TAL"/>
            </w:pPr>
            <w:r>
              <w:t>"Service Experience", "Load level information", "Dispersion Analytics", "Session Management Congestion Control Experience", "Redundant Transmission Experience".</w:t>
            </w:r>
          </w:p>
        </w:tc>
      </w:tr>
      <w:tr w:rsidR="006171E9" w:rsidRPr="00D747DF" w14:paraId="6851BF35" w14:textId="77777777" w:rsidTr="003A3A9F">
        <w:tc>
          <w:tcPr>
            <w:tcW w:w="2689" w:type="dxa"/>
          </w:tcPr>
          <w:p w14:paraId="3B426C82" w14:textId="77777777" w:rsidR="006171E9" w:rsidRDefault="006171E9" w:rsidP="003A3A9F">
            <w:pPr>
              <w:pStyle w:val="TAL"/>
            </w:pPr>
            <w:r>
              <w:t>DNN</w:t>
            </w:r>
          </w:p>
        </w:tc>
        <w:tc>
          <w:tcPr>
            <w:tcW w:w="6942" w:type="dxa"/>
          </w:tcPr>
          <w:p w14:paraId="7E4997CE" w14:textId="77777777" w:rsidR="006171E9" w:rsidRDefault="006171E9" w:rsidP="003A3A9F">
            <w:pPr>
              <w:pStyle w:val="TAL"/>
            </w:pPr>
            <w:r>
              <w:t>"Service Experience", "UE Communication", "Session Management Congestion Control Experience", "DN Performance", "Redundant Transmission Experience".</w:t>
            </w:r>
          </w:p>
        </w:tc>
      </w:tr>
      <w:tr w:rsidR="006171E9" w:rsidRPr="00D747DF" w14:paraId="6AED4BC9" w14:textId="77777777" w:rsidTr="003A3A9F">
        <w:tc>
          <w:tcPr>
            <w:tcW w:w="2689" w:type="dxa"/>
          </w:tcPr>
          <w:p w14:paraId="23213A62" w14:textId="77777777" w:rsidR="006171E9" w:rsidRDefault="006171E9" w:rsidP="003A3A9F">
            <w:pPr>
              <w:pStyle w:val="TAL"/>
            </w:pPr>
            <w:r>
              <w:t>Non-Seamless Offload Indication</w:t>
            </w:r>
          </w:p>
        </w:tc>
        <w:tc>
          <w:tcPr>
            <w:tcW w:w="6942" w:type="dxa"/>
          </w:tcPr>
          <w:p w14:paraId="4CC98B2E" w14:textId="77777777" w:rsidR="006171E9" w:rsidRDefault="006171E9" w:rsidP="003A3A9F">
            <w:pPr>
              <w:pStyle w:val="TAL"/>
            </w:pPr>
            <w:r>
              <w:t>"UE Communication", "WLAN performance", "Load level information", "Network Performance", "User Data Congestion".</w:t>
            </w:r>
          </w:p>
        </w:tc>
      </w:tr>
      <w:tr w:rsidR="006171E9" w:rsidRPr="00D747DF" w14:paraId="0EC01DE2" w14:textId="77777777" w:rsidTr="003A3A9F">
        <w:tc>
          <w:tcPr>
            <w:tcW w:w="2689" w:type="dxa"/>
          </w:tcPr>
          <w:p w14:paraId="2C814353" w14:textId="77777777" w:rsidR="006171E9" w:rsidRDefault="006171E9" w:rsidP="003A3A9F">
            <w:pPr>
              <w:pStyle w:val="TAL"/>
            </w:pPr>
            <w:r>
              <w:t>SSC Mode</w:t>
            </w:r>
          </w:p>
        </w:tc>
        <w:tc>
          <w:tcPr>
            <w:tcW w:w="6942" w:type="dxa"/>
          </w:tcPr>
          <w:p w14:paraId="760090CE" w14:textId="77777777" w:rsidR="006171E9" w:rsidRDefault="006171E9" w:rsidP="003A3A9F">
            <w:pPr>
              <w:pStyle w:val="TAL"/>
            </w:pPr>
            <w:r>
              <w:t>"Service Experience".</w:t>
            </w:r>
          </w:p>
        </w:tc>
      </w:tr>
      <w:tr w:rsidR="006171E9" w:rsidRPr="00D747DF" w14:paraId="6B350C4A" w14:textId="77777777" w:rsidTr="003A3A9F">
        <w:tc>
          <w:tcPr>
            <w:tcW w:w="2689" w:type="dxa"/>
          </w:tcPr>
          <w:p w14:paraId="7B472211" w14:textId="77777777" w:rsidR="006171E9" w:rsidRDefault="006171E9" w:rsidP="003A3A9F">
            <w:pPr>
              <w:pStyle w:val="TAL"/>
            </w:pPr>
            <w:r>
              <w:t>PDU Session type</w:t>
            </w:r>
          </w:p>
        </w:tc>
        <w:tc>
          <w:tcPr>
            <w:tcW w:w="6942" w:type="dxa"/>
          </w:tcPr>
          <w:p w14:paraId="72F2E481" w14:textId="77777777" w:rsidR="006171E9" w:rsidRDefault="006171E9" w:rsidP="003A3A9F">
            <w:pPr>
              <w:pStyle w:val="TAL"/>
            </w:pPr>
            <w:r>
              <w:t>"Service Experience".</w:t>
            </w:r>
          </w:p>
        </w:tc>
      </w:tr>
      <w:tr w:rsidR="006171E9" w:rsidRPr="00D747DF" w14:paraId="17204CE9" w14:textId="77777777" w:rsidTr="003A3A9F">
        <w:tc>
          <w:tcPr>
            <w:tcW w:w="2689" w:type="dxa"/>
          </w:tcPr>
          <w:p w14:paraId="6D257495" w14:textId="77777777" w:rsidR="006171E9" w:rsidRDefault="006171E9" w:rsidP="003A3A9F">
            <w:pPr>
              <w:pStyle w:val="TAL"/>
            </w:pPr>
            <w:r>
              <w:t>Access Type Preference</w:t>
            </w:r>
          </w:p>
        </w:tc>
        <w:tc>
          <w:tcPr>
            <w:tcW w:w="6942" w:type="dxa"/>
          </w:tcPr>
          <w:p w14:paraId="50F66227" w14:textId="77777777" w:rsidR="006171E9" w:rsidRDefault="006171E9" w:rsidP="003A3A9F">
            <w:pPr>
              <w:pStyle w:val="TAL"/>
            </w:pPr>
            <w:r>
              <w:t>"Service Experience", "WLAN Performance".</w:t>
            </w:r>
          </w:p>
        </w:tc>
      </w:tr>
      <w:tr w:rsidR="006171E9" w:rsidRPr="00D747DF" w14:paraId="4118AB22" w14:textId="77777777" w:rsidTr="003A3A9F">
        <w:tc>
          <w:tcPr>
            <w:tcW w:w="9631" w:type="dxa"/>
            <w:gridSpan w:val="2"/>
          </w:tcPr>
          <w:p w14:paraId="4D3338D9" w14:textId="77777777" w:rsidR="006171E9" w:rsidRPr="00D747DF" w:rsidRDefault="006171E9" w:rsidP="003A3A9F">
            <w:pPr>
              <w:pStyle w:val="TAH"/>
            </w:pPr>
            <w:r>
              <w:t>Route Selection Validation Criteria</w:t>
            </w:r>
          </w:p>
        </w:tc>
      </w:tr>
      <w:tr w:rsidR="006171E9" w:rsidRPr="00D747DF" w14:paraId="0E3AEDBD" w14:textId="77777777" w:rsidTr="003A3A9F">
        <w:tc>
          <w:tcPr>
            <w:tcW w:w="2689" w:type="dxa"/>
          </w:tcPr>
          <w:p w14:paraId="6A6A0A12" w14:textId="77777777" w:rsidR="006171E9" w:rsidRPr="00D747DF" w:rsidRDefault="006171E9" w:rsidP="003A3A9F">
            <w:pPr>
              <w:pStyle w:val="TAL"/>
            </w:pPr>
            <w:r>
              <w:t>Time Window</w:t>
            </w:r>
          </w:p>
        </w:tc>
        <w:tc>
          <w:tcPr>
            <w:tcW w:w="6942" w:type="dxa"/>
          </w:tcPr>
          <w:p w14:paraId="011142C3" w14:textId="77777777" w:rsidR="006171E9" w:rsidRPr="00D747DF" w:rsidRDefault="006171E9" w:rsidP="003A3A9F">
            <w:pPr>
              <w:pStyle w:val="TAL"/>
            </w:pPr>
            <w:r>
              <w:t>Based on the validity period and spatial validity provided in the Analytics ID(s) used for RSD generation.</w:t>
            </w:r>
          </w:p>
        </w:tc>
      </w:tr>
      <w:tr w:rsidR="006171E9" w:rsidRPr="00D747DF" w14:paraId="0A424368" w14:textId="77777777" w:rsidTr="003A3A9F">
        <w:tc>
          <w:tcPr>
            <w:tcW w:w="2689" w:type="dxa"/>
          </w:tcPr>
          <w:p w14:paraId="05BF164D" w14:textId="77777777" w:rsidR="006171E9" w:rsidRDefault="006171E9" w:rsidP="003A3A9F">
            <w:pPr>
              <w:pStyle w:val="TAL"/>
            </w:pPr>
            <w:r>
              <w:t>Location Criteria</w:t>
            </w:r>
          </w:p>
        </w:tc>
        <w:tc>
          <w:tcPr>
            <w:tcW w:w="6942" w:type="dxa"/>
          </w:tcPr>
          <w:p w14:paraId="0EC72E27" w14:textId="77777777" w:rsidR="006171E9" w:rsidRDefault="006171E9" w:rsidP="003A3A9F">
            <w:pPr>
              <w:pStyle w:val="TAL"/>
            </w:pPr>
            <w:r>
              <w:t>Based on the validity period and spatial validity provided in the Analytics ID(s) used for RSD generation.</w:t>
            </w:r>
          </w:p>
        </w:tc>
      </w:tr>
    </w:tbl>
    <w:p w14:paraId="2B20B593" w14:textId="77777777" w:rsidR="006171E9" w:rsidRDefault="006171E9" w:rsidP="006171E9"/>
    <w:p w14:paraId="64154569" w14:textId="1339496F" w:rsidR="00031E50" w:rsidRDefault="00031E50" w:rsidP="00031E50">
      <w:pPr>
        <w:rPr>
          <w:noProof/>
          <w:color w:val="FF0000"/>
        </w:rPr>
      </w:pPr>
      <w:bookmarkStart w:id="58" w:name="_Hlk149839231"/>
      <w:r w:rsidRPr="00A25773">
        <w:rPr>
          <w:noProof/>
          <w:color w:val="FF0000"/>
        </w:rPr>
        <w:t xml:space="preserve">************************************ </w:t>
      </w:r>
      <w:r>
        <w:rPr>
          <w:noProof/>
          <w:color w:val="FF0000"/>
        </w:rPr>
        <w:t xml:space="preserve">NEXT CHANGE </w:t>
      </w:r>
      <w:r w:rsidRPr="00A25773">
        <w:rPr>
          <w:noProof/>
          <w:color w:val="FF0000"/>
        </w:rPr>
        <w:t>*****************************</w:t>
      </w:r>
    </w:p>
    <w:p w14:paraId="1BB116D2" w14:textId="77777777" w:rsidR="0068466E" w:rsidRPr="003D4ABF" w:rsidRDefault="0068466E" w:rsidP="0068466E">
      <w:pPr>
        <w:pStyle w:val="Heading4"/>
      </w:pPr>
      <w:bookmarkStart w:id="59" w:name="_Toc19197323"/>
      <w:bookmarkStart w:id="60" w:name="_Toc27896476"/>
      <w:bookmarkStart w:id="61" w:name="_Toc36192644"/>
      <w:bookmarkStart w:id="62" w:name="_Toc37076375"/>
      <w:bookmarkStart w:id="63" w:name="_Toc45194821"/>
      <w:bookmarkStart w:id="64" w:name="_Toc47594233"/>
      <w:bookmarkStart w:id="65" w:name="_Toc51836864"/>
      <w:bookmarkStart w:id="66" w:name="_Toc145940866"/>
      <w:bookmarkStart w:id="67" w:name="_Toc19197336"/>
      <w:bookmarkStart w:id="68" w:name="_Toc27896489"/>
      <w:bookmarkStart w:id="69" w:name="_Toc36192657"/>
      <w:bookmarkStart w:id="70" w:name="_Toc37076388"/>
      <w:bookmarkStart w:id="71" w:name="_Toc45194834"/>
      <w:bookmarkStart w:id="72" w:name="_Toc47594246"/>
      <w:bookmarkStart w:id="73" w:name="_Toc51836877"/>
      <w:bookmarkStart w:id="74" w:name="_Toc145940886"/>
      <w:bookmarkEnd w:id="58"/>
      <w:r w:rsidRPr="003D4ABF">
        <w:t>6.1.2.1</w:t>
      </w:r>
      <w:r w:rsidRPr="003D4ABF">
        <w:tab/>
        <w:t>Access and mobility related policy control</w:t>
      </w:r>
      <w:bookmarkEnd w:id="59"/>
      <w:bookmarkEnd w:id="60"/>
      <w:bookmarkEnd w:id="61"/>
      <w:bookmarkEnd w:id="62"/>
      <w:bookmarkEnd w:id="63"/>
      <w:bookmarkEnd w:id="64"/>
      <w:bookmarkEnd w:id="65"/>
      <w:bookmarkEnd w:id="66"/>
    </w:p>
    <w:p w14:paraId="73C52784" w14:textId="77777777" w:rsidR="0068466E" w:rsidRPr="003D4ABF" w:rsidRDefault="0068466E" w:rsidP="0068466E">
      <w:r w:rsidRPr="003D4ABF">
        <w:t>The access and mobility</w:t>
      </w:r>
      <w:r>
        <w:t xml:space="preserve"> related</w:t>
      </w:r>
      <w:r w:rsidRPr="003D4ABF">
        <w:t xml:space="preserve"> policy control encompasses the management of service area restrictions, the management of the RFSP Index, the management of the UE-AMBR, the management of the UE Slice-MBR</w:t>
      </w:r>
      <w:ins w:id="75" w:author="EricssonUser" w:date="2023-10-30T11:30:00Z">
        <w:r>
          <w:t>, the</w:t>
        </w:r>
      </w:ins>
      <w:ins w:id="76" w:author="EricssonUser" w:date="2023-11-02T14:55:00Z">
        <w:r>
          <w:t xml:space="preserve"> slice replacement management</w:t>
        </w:r>
      </w:ins>
      <w:r w:rsidRPr="003D4ABF">
        <w:t xml:space="preserve"> and the management of the SMF selection. This clause defines the management of service area restrictions and RFSP Index for a UE registered over 3GPP access. The management of service area restrictions for a 5G-RG or a FN-CRG using W-5GAN are specified in TS</w:t>
      </w:r>
      <w:r>
        <w:t> </w:t>
      </w:r>
      <w:r w:rsidRPr="003D4ABF">
        <w:t>23.316</w:t>
      </w:r>
      <w:r>
        <w:t> </w:t>
      </w:r>
      <w:r w:rsidRPr="003D4ABF">
        <w:t>[27].</w:t>
      </w:r>
    </w:p>
    <w:p w14:paraId="6D89D9C1" w14:textId="77777777" w:rsidR="0068466E" w:rsidRPr="003D4ABF" w:rsidRDefault="0068466E" w:rsidP="0068466E">
      <w:r w:rsidRPr="003D4ABF">
        <w:t>The management of service area restrictions enables the PCF of the serving PLMN (e.g. V-PCF in roaming case) to modify the service area restrictions used by AMF as described in clause 5.3.4 of TS</w:t>
      </w:r>
      <w:r>
        <w:t> </w:t>
      </w:r>
      <w:r w:rsidRPr="003D4ABF">
        <w:t>23.501</w:t>
      </w:r>
      <w:r>
        <w:t> </w:t>
      </w:r>
      <w:r w:rsidRPr="003D4ABF">
        <w:t>[2].</w:t>
      </w:r>
    </w:p>
    <w:p w14:paraId="5C73A30B" w14:textId="77777777" w:rsidR="0068466E" w:rsidRPr="003D4ABF" w:rsidRDefault="0068466E" w:rsidP="0068466E">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5B42C66B" w14:textId="77777777" w:rsidR="0068466E" w:rsidRPr="003D4ABF" w:rsidRDefault="0068466E" w:rsidP="0068466E">
      <w:r w:rsidRPr="003D4ABF">
        <w:t xml:space="preserve">The AMF may report the subscribed service area restrictions received from UDM during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w:t>
      </w:r>
      <w:r>
        <w:t>d</w:t>
      </w:r>
      <w:r w:rsidRPr="003D4ABF">
        <w:t>.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2BC2E684" w14:textId="77777777" w:rsidR="0068466E" w:rsidRPr="003D4ABF" w:rsidRDefault="0068466E" w:rsidP="0068466E">
      <w:r w:rsidRPr="003D4ABF">
        <w:t>The service area restrictions consist of a list of allowed TAI(s) or a list of non-allowed TAI(s) and optionally the maximum number of allowed TAIs.</w:t>
      </w:r>
    </w:p>
    <w:p w14:paraId="6F122227" w14:textId="77777777" w:rsidR="0068466E" w:rsidRPr="003D4ABF" w:rsidRDefault="0068466E" w:rsidP="0068466E">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25B527F5" w14:textId="77777777" w:rsidR="0068466E" w:rsidRPr="003D4ABF" w:rsidRDefault="0068466E" w:rsidP="0068466E">
      <w:pPr>
        <w:rPr>
          <w:rFonts w:eastAsia="DengXian"/>
        </w:rPr>
      </w:pPr>
      <w:r w:rsidRPr="003D4ABF">
        <w:lastRenderedPageBreak/>
        <w:t>The management of the RFSP Index enables the PCF to modify the RFSP Index used by the AMF to perform radio resource management functionality as described in clause 5.3.4 of TS</w:t>
      </w:r>
      <w:r>
        <w:t> </w:t>
      </w:r>
      <w:r w:rsidRPr="003D4ABF">
        <w:t>23.501</w:t>
      </w:r>
      <w:r>
        <w:t> </w:t>
      </w:r>
      <w:r w:rsidRPr="003D4ABF">
        <w:t xml:space="preserve">[2]. The PCF </w:t>
      </w:r>
      <w:r>
        <w:t xml:space="preserve">may determine to modify </w:t>
      </w:r>
      <w:r w:rsidRPr="003D4ABF">
        <w:t>the RFSP Index</w:t>
      </w:r>
      <w:r>
        <w:t xml:space="preserve"> at any time</w:t>
      </w:r>
      <w:r w:rsidRPr="003D4ABF">
        <w:t xml:space="preserve">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w:t>
      </w:r>
      <w:r>
        <w:t xml:space="preserve"> If the modified RFSP index value indicates that EPC/E-UTRAN access is prioritized over the 5G access for the UE, the PCF may, based on operator policy, include a RFSP Index in Use Validity Time of the RFSP Index.</w:t>
      </w:r>
    </w:p>
    <w:p w14:paraId="31CAAA29" w14:textId="77777777" w:rsidR="0068466E" w:rsidRDefault="0068466E" w:rsidP="0068466E">
      <w:r>
        <w:t>The determination of the RFSP Index value requires to configure the PCF with the mapping of RAT Type and/or Frequency value to the RFSP Index that will be sent to RAN.</w:t>
      </w:r>
    </w:p>
    <w:p w14:paraId="46EEBDA9" w14:textId="77777777" w:rsidR="0068466E" w:rsidRPr="003D4ABF" w:rsidRDefault="0068466E" w:rsidP="0068466E">
      <w:r w:rsidRPr="003D4ABF">
        <w:t xml:space="preserve">Operator policies in the PCF may determine that the </w:t>
      </w:r>
      <w:r>
        <w:t>a</w:t>
      </w:r>
      <w:r w:rsidRPr="003D4ABF">
        <w:t xml:space="preserve">ccess and </w:t>
      </w:r>
      <w:r>
        <w:t>m</w:t>
      </w:r>
      <w:r w:rsidRPr="003D4ABF">
        <w:t>obility related polic</w:t>
      </w:r>
      <w:r>
        <w:t xml:space="preserve">y information </w:t>
      </w:r>
      <w:r w:rsidRPr="003D4ABF">
        <w:t xml:space="preserve">(e.g. RFSP index value or service area restrictions) can change at the start and stop of an application traffic detection, at the start and stop of a SM Policy </w:t>
      </w:r>
      <w:r>
        <w:t>A</w:t>
      </w:r>
      <w:r w:rsidRPr="003D4ABF">
        <w:t xml:space="preserve">ssociation to a DNN and S-NSSAI, or immediately. In the former case, the PCF subscribes to the SMF for application traffic detection as described in clause 6.2.2.5. In addition, when the PCF evaluates that the </w:t>
      </w:r>
      <w:r>
        <w:t>a</w:t>
      </w:r>
      <w:r w:rsidRPr="003D4ABF">
        <w:t xml:space="preserve">ccess and </w:t>
      </w:r>
      <w:r>
        <w:t>m</w:t>
      </w:r>
      <w:r w:rsidRPr="003D4ABF">
        <w:t>obility related polic</w:t>
      </w:r>
      <w:r>
        <w:t xml:space="preserve">y information </w:t>
      </w:r>
      <w:r w:rsidRPr="003D4ABF">
        <w:t>need any changes, the PCF reports it to the AF if the AF has subscribed to the notification on outcome of service area coverage change as defined in clause 6.1.3.18.</w:t>
      </w:r>
    </w:p>
    <w:p w14:paraId="4FEEE345" w14:textId="77777777" w:rsidR="0068466E" w:rsidRDefault="0068466E" w:rsidP="0068466E">
      <w:r>
        <w:t>Operator policies in the PCF may determine that the access and mobility related policy information (e.g. RFSP index value or service area restrictions) can change based on the Spending Limits information from CHF as defined in clause 6.1.1.4.</w:t>
      </w:r>
    </w:p>
    <w:p w14:paraId="1A91B6F8" w14:textId="77777777" w:rsidR="0068466E" w:rsidRPr="003D4ABF" w:rsidRDefault="0068466E" w:rsidP="0068466E">
      <w:r w:rsidRPr="003D4ABF">
        <w:t xml:space="preserve">For radio resource management, the AMF may report the subscribed RFSP Index received from UDM during the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enabled. The AMF reports the subscribed RFSP Index to the PCF when the subscription to the RFSP Index change to the PCF is met. The AMF receives the modified RFSP Index from the PCF.</w:t>
      </w:r>
    </w:p>
    <w:p w14:paraId="632506F5" w14:textId="77777777" w:rsidR="0068466E" w:rsidRPr="003D4ABF" w:rsidRDefault="0068466E" w:rsidP="0068466E">
      <w:pPr>
        <w:pStyle w:val="NO"/>
      </w:pPr>
      <w:r w:rsidRPr="003D4ABF">
        <w:t>NOTE 2:</w:t>
      </w:r>
      <w:r w:rsidRPr="003D4ABF">
        <w:tab/>
        <w:t>The enforcement of the RFSP Index is performed in the RAN.</w:t>
      </w:r>
    </w:p>
    <w:p w14:paraId="1E88CE0E" w14:textId="77777777" w:rsidR="0068466E" w:rsidRPr="003D4ABF" w:rsidRDefault="0068466E" w:rsidP="0068466E">
      <w:r w:rsidRPr="003D4ABF">
        <w:t>Upon change of AMF, the source AMF informs the PCF that the UE context was removed in the AMF in the case of inter-PLMN mobility.</w:t>
      </w:r>
    </w:p>
    <w:p w14:paraId="0155BBE4" w14:textId="77777777" w:rsidR="0068466E" w:rsidRPr="003D4ABF" w:rsidRDefault="0068466E" w:rsidP="0068466E">
      <w:r w:rsidRPr="003D4ABF">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w:t>
      </w:r>
      <w:r>
        <w:t> </w:t>
      </w:r>
      <w:r w:rsidRPr="003D4ABF">
        <w:t>23.501</w:t>
      </w:r>
      <w:r>
        <w:t> </w:t>
      </w:r>
      <w:r w:rsidRPr="003D4ABF">
        <w:t>[2].</w:t>
      </w:r>
    </w:p>
    <w:p w14:paraId="5115D445" w14:textId="77777777" w:rsidR="0068466E" w:rsidRPr="003D4ABF" w:rsidRDefault="0068466E" w:rsidP="0068466E">
      <w:r w:rsidRPr="003D4ABF">
        <w:t>The management of the SMF selection enables the PCF to instruct the AMF to contact the PCF during the PDU Session Establishment procedure to perform a DNN replacement, as specified in clause 5.6.1 of TS</w:t>
      </w:r>
      <w:r>
        <w:t> </w:t>
      </w:r>
      <w:r w:rsidRPr="003D4ABF">
        <w:t>23.501</w:t>
      </w:r>
      <w:r>
        <w:t> </w:t>
      </w:r>
      <w:r w:rsidRPr="003D4ABF">
        <w:t>[2].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4D7D4EFB" w14:textId="77777777" w:rsidR="0068466E" w:rsidRPr="003D4ABF" w:rsidRDefault="0068466E" w:rsidP="0068466E">
      <w:r w:rsidRPr="003D4ABF">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5B4BD869" w14:textId="77777777" w:rsidR="0068466E" w:rsidRDefault="0068466E" w:rsidP="0068466E">
      <w:r>
        <w:t xml:space="preserve">The management of the slice replacement enables the PCF to instruct the AMF to contact the PCF to provide the </w:t>
      </w:r>
      <w:ins w:id="77" w:author="EricssonUser" w:date="2023-11-02T14:55:00Z">
        <w:r>
          <w:t>A</w:t>
        </w:r>
      </w:ins>
      <w:del w:id="78" w:author="EricssonUser" w:date="2023-11-02T14:55:00Z">
        <w:r w:rsidDel="00D8706D">
          <w:delText>a</w:delText>
        </w:r>
      </w:del>
      <w:r>
        <w:t xml:space="preserve">lternative S-NSSAI for each S-NSSAI that requires slice replacement as specified in clause 5.15.19 of TS 23.501 [2]. The AMF reports S-NSSAI(s) of the serving network that requires slice replacement. The conditions for reporting are defined in clause 6.1.2.5. The PCF returns the </w:t>
      </w:r>
      <w:ins w:id="79" w:author="EricssonUser" w:date="2023-11-02T14:56:00Z">
        <w:r>
          <w:t>A</w:t>
        </w:r>
      </w:ins>
      <w:del w:id="80" w:author="EricssonUser" w:date="2023-11-02T14:56:00Z">
        <w:r w:rsidDel="00920A11">
          <w:delText>a</w:delText>
        </w:r>
      </w:del>
      <w:r>
        <w:t xml:space="preserve">lternative S-NSSAI for the S-NSSAI of the serving network received from the AMF. The AMF receives the </w:t>
      </w:r>
      <w:ins w:id="81" w:author="EricssonUser" w:date="2023-11-02T14:56:00Z">
        <w:r>
          <w:t>A</w:t>
        </w:r>
      </w:ins>
      <w:del w:id="82" w:author="EricssonUser" w:date="2023-11-02T14:56:00Z">
        <w:r w:rsidDel="00920A11">
          <w:delText>a</w:delText>
        </w:r>
      </w:del>
      <w:r>
        <w:t>lternative S-NSSAI for each S-NSSAI that requires slice replacement for which it has provided to the PCF.</w:t>
      </w:r>
    </w:p>
    <w:p w14:paraId="07BA1D33" w14:textId="4C969AEE" w:rsidR="0068466E" w:rsidRDefault="0068466E" w:rsidP="0068466E">
      <w:pPr>
        <w:rPr>
          <w:ins w:id="83" w:author="EricssonUser" w:date="2023-11-02T13:52:00Z"/>
        </w:rPr>
      </w:pPr>
      <w:r>
        <w:t xml:space="preserve">If the AMF </w:t>
      </w:r>
      <w:ins w:id="84" w:author="Ericsson1" w:date="2023-11-15T21:42:00Z">
        <w:r w:rsidR="00E71468">
          <w:t xml:space="preserve">has indicated </w:t>
        </w:r>
      </w:ins>
      <w:r>
        <w:t>support</w:t>
      </w:r>
      <w:del w:id="85" w:author="Ericsson1" w:date="2023-11-15T21:42:00Z">
        <w:r w:rsidDel="00A86426">
          <w:delText>s</w:delText>
        </w:r>
      </w:del>
      <w:r>
        <w:t xml:space="preserve"> </w:t>
      </w:r>
      <w:ins w:id="86" w:author="Ericsson1" w:date="2023-11-15T21:42:00Z">
        <w:r w:rsidR="00A86426">
          <w:t xml:space="preserve">of </w:t>
        </w:r>
      </w:ins>
      <w:r>
        <w:t xml:space="preserve">the Network Slice Replacement </w:t>
      </w:r>
      <w:ins w:id="87" w:author="Ericsson1" w:date="2023-11-15T21:42:00Z">
        <w:r w:rsidR="00A86426">
          <w:t xml:space="preserve">for the </w:t>
        </w:r>
      </w:ins>
      <w:ins w:id="88" w:author="Ericsson1" w:date="2023-11-15T21:43:00Z">
        <w:r w:rsidR="00A86426">
          <w:t xml:space="preserve">UE </w:t>
        </w:r>
      </w:ins>
      <w:r>
        <w:t>and the PCF detects the change in the availability of the S-NSSAI in the Allowed NSSAI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ins w:id="89" w:author="EricssonUser" w:date="2023-10-30T11:32:00Z">
        <w:r>
          <w:t xml:space="preserve"> </w:t>
        </w:r>
      </w:ins>
    </w:p>
    <w:p w14:paraId="10168B8B" w14:textId="77777777" w:rsidR="0068466E" w:rsidRPr="003D4ABF" w:rsidRDefault="0068466E" w:rsidP="0068466E">
      <w:r w:rsidRPr="003D4ABF">
        <w:lastRenderedPageBreak/>
        <w:t>The optional management of UE-Slice-MBR enables the PCF to modify the value in the list of Subscribed UE-Slice-MBR assigned to a SUPI based on serving network policies, if the HPLMN permits based on roaming agreement. The AMF report</w:t>
      </w:r>
      <w:r>
        <w:t>s</w:t>
      </w:r>
      <w:r w:rsidRPr="003D4ABF">
        <w:t xml:space="preserve"> the Subscribed UE-Slice-MBR for each</w:t>
      </w:r>
      <w:r>
        <w:t xml:space="preserve"> S-NSSAI of the 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t xml:space="preserve"> defined in clause 6.1.2.5</w:t>
      </w:r>
      <w:r w:rsidRPr="003D4ABF">
        <w:t>.</w:t>
      </w:r>
      <w:r>
        <w:t xml:space="preserve"> The PCF returns the authorized UE-Slice-MBR for the S-NSSAI of the serving network.</w:t>
      </w:r>
      <w:r w:rsidRPr="003D4ABF">
        <w:t xml:space="preserve"> The AMF receives the authorized list of UE-Slice-MBR value for each S-NSSAI</w:t>
      </w:r>
      <w:r>
        <w:t xml:space="preserve"> for which it has provided the Subscribed UE-Slice-MBR</w:t>
      </w:r>
      <w:r w:rsidRPr="003D4ABF">
        <w:t xml:space="preserve"> from the PCF. Then the AMF provides the authorized list of UE-Slice-MBR</w:t>
      </w:r>
      <w:r>
        <w:t xml:space="preserve"> for the S-NSSAIs in the Allowed S-NSSAI</w:t>
      </w:r>
      <w:r w:rsidRPr="003D4ABF">
        <w:t xml:space="preserve"> to the RAN as specified in clause 5.7.1.10 of TS</w:t>
      </w:r>
      <w:r>
        <w:t> </w:t>
      </w:r>
      <w:r w:rsidRPr="003D4ABF">
        <w:t>23.501</w:t>
      </w:r>
      <w:r>
        <w:t> </w:t>
      </w:r>
      <w:r w:rsidRPr="003D4ABF">
        <w:t>[2].</w:t>
      </w:r>
    </w:p>
    <w:p w14:paraId="4BF3FAAF" w14:textId="77777777" w:rsidR="0068466E" w:rsidRDefault="0068466E" w:rsidP="0068466E">
      <w:r>
        <w:t>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Uu Time synchronization error budget. Optionally, when 5G access stratum time distribution is enabled, the PCF for UE instructs the AMF about the clock quality reporting control information (clock quality detail level, clock quality acceptance criteria).</w:t>
      </w:r>
    </w:p>
    <w:p w14:paraId="69E4E556" w14:textId="77777777" w:rsidR="0068466E" w:rsidRPr="003D4ABF" w:rsidRDefault="0068466E" w:rsidP="0068466E">
      <w:r w:rsidRPr="003D4ABF">
        <w:t xml:space="preserve">In the case that the PCF for the UE (providing the </w:t>
      </w:r>
      <w:r>
        <w:t>a</w:t>
      </w:r>
      <w:r w:rsidRPr="003D4ABF">
        <w:t xml:space="preserve">ccess and </w:t>
      </w:r>
      <w:r>
        <w:t>m</w:t>
      </w:r>
      <w:r w:rsidRPr="003D4ABF">
        <w:t>obility related polic</w:t>
      </w:r>
      <w:r>
        <w:t>y information</w:t>
      </w:r>
      <w:r w:rsidRPr="003D4ABF">
        <w:t>) and the PCF for the PDU Session of this UE (providing the</w:t>
      </w:r>
      <w:r>
        <w:t xml:space="preserve"> Session Management related policies</w:t>
      </w:r>
      <w:r w:rsidRPr="003D4ABF">
        <w:t>) are separate PCF instances, the following applies:</w:t>
      </w:r>
    </w:p>
    <w:p w14:paraId="0D3F0550" w14:textId="77777777" w:rsidR="0068466E" w:rsidRDefault="0068466E" w:rsidP="0068466E">
      <w:pPr>
        <w:pStyle w:val="B1"/>
      </w:pPr>
      <w:r>
        <w:t>-</w:t>
      </w:r>
      <w:r>
        <w:tab/>
        <w:t>If the PCF for the UE determines that the access and mobility related policy information can change at the start and stop of an application traffic detection, the following applies:</w:t>
      </w:r>
    </w:p>
    <w:p w14:paraId="45BB8536" w14:textId="77777777" w:rsidR="0068466E" w:rsidRPr="003D4ABF" w:rsidRDefault="0068466E" w:rsidP="0068466E">
      <w:pPr>
        <w:pStyle w:val="B2"/>
      </w:pPr>
      <w:r w:rsidRPr="003D4ABF">
        <w:t>-</w:t>
      </w:r>
      <w:r w:rsidRPr="003D4ABF">
        <w:tab/>
        <w:t>The PCF for the UE may subscribes to be notified about</w:t>
      </w:r>
      <w:r>
        <w:t xml:space="preserve"> the PCF binding information</w:t>
      </w:r>
      <w:r w:rsidRPr="003D4ABF">
        <w:t xml:space="preserve">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45F23678" w14:textId="77777777" w:rsidR="0068466E" w:rsidRPr="003D4ABF" w:rsidRDefault="0068466E" w:rsidP="0068466E">
      <w:pPr>
        <w:pStyle w:val="B2"/>
      </w:pPr>
      <w:r w:rsidRPr="003D4ABF">
        <w:t>-</w:t>
      </w:r>
      <w:r w:rsidRPr="003D4ABF">
        <w:tab/>
        <w:t xml:space="preserve">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w:t>
      </w:r>
      <w:r>
        <w:t>A</w:t>
      </w:r>
      <w:r w:rsidRPr="003D4ABF">
        <w:t>ssociation to the DNN, S-NSSAI.</w:t>
      </w:r>
    </w:p>
    <w:p w14:paraId="782068DD" w14:textId="77777777" w:rsidR="0068466E" w:rsidRPr="003D4ABF" w:rsidRDefault="0068466E" w:rsidP="0068466E">
      <w:pPr>
        <w:pStyle w:val="B2"/>
      </w:pPr>
      <w:r w:rsidRPr="003D4ABF">
        <w:t>-</w:t>
      </w:r>
      <w:r w:rsidRPr="003D4ABF">
        <w:tab/>
        <w:t xml:space="preserve">The reporting of "start/stop of application traffic detection" to the PCF for the UE is used as input for a policy decision to change the </w:t>
      </w:r>
      <w:r>
        <w:t>a</w:t>
      </w:r>
      <w:r w:rsidRPr="003D4ABF">
        <w:t xml:space="preserve">ccess and </w:t>
      </w:r>
      <w:r>
        <w:t>m</w:t>
      </w:r>
      <w:r w:rsidRPr="003D4ABF">
        <w:t>obility related polic</w:t>
      </w:r>
      <w:r>
        <w:t>y information</w:t>
      </w:r>
      <w:r w:rsidRPr="003D4ABF">
        <w:t>.</w:t>
      </w:r>
    </w:p>
    <w:p w14:paraId="0E63ED3C" w14:textId="2AA99DF2" w:rsidR="0068466E" w:rsidRPr="003D4ABF" w:rsidRDefault="0068466E" w:rsidP="0068466E">
      <w:pPr>
        <w:pStyle w:val="NO"/>
      </w:pPr>
      <w:r w:rsidRPr="003D4ABF">
        <w:t>NOTE </w:t>
      </w:r>
      <w:del w:id="90" w:author="EricssonUser" w:date="2023-11-02T17:39:00Z">
        <w:r w:rsidRPr="003D4ABF" w:rsidDel="00E83533">
          <w:delText>3</w:delText>
        </w:r>
      </w:del>
      <w:ins w:id="91" w:author="EricssonUser" w:date="2023-11-02T17:39:00Z">
        <w:r w:rsidR="00E83533">
          <w:t>4</w:t>
        </w:r>
      </w:ins>
      <w:r w:rsidRPr="003D4ABF">
        <w:t>:</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t xml:space="preserve">access and mobility related </w:t>
      </w:r>
      <w:r w:rsidRPr="003D4ABF">
        <w:t>policy</w:t>
      </w:r>
      <w:r>
        <w:t xml:space="preserve"> information</w:t>
      </w:r>
      <w:r w:rsidRPr="003D4ABF">
        <w:t xml:space="preserve"> to apply based on local configuration and operator policy.</w:t>
      </w:r>
    </w:p>
    <w:p w14:paraId="2A90CF85" w14:textId="77777777" w:rsidR="0068466E" w:rsidRDefault="0068466E" w:rsidP="0068466E">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1075E80D" w14:textId="77777777" w:rsidR="0068466E" w:rsidRPr="003D4ABF" w:rsidRDefault="0068466E" w:rsidP="0068466E">
      <w:pPr>
        <w:pStyle w:val="B1"/>
      </w:pPr>
      <w:r w:rsidRPr="003D4ABF">
        <w:t>-</w:t>
      </w:r>
      <w:r w:rsidRPr="003D4ABF">
        <w:tab/>
        <w:t>The PCF</w:t>
      </w:r>
      <w:r>
        <w:t xml:space="preserve"> for the UE</w:t>
      </w:r>
      <w:r w:rsidRPr="003D4ABF">
        <w:t xml:space="preserve"> checks if an AF is subscribed to be notified on outcome of service area coverage change, using the related event defined in clause 6.1.3.18.</w:t>
      </w:r>
    </w:p>
    <w:p w14:paraId="55E2C5ED" w14:textId="44142BF3" w:rsidR="00870A34" w:rsidRDefault="00870A34" w:rsidP="00870A34">
      <w:pPr>
        <w:rPr>
          <w:noProof/>
          <w:color w:val="FF0000"/>
        </w:rPr>
      </w:pPr>
      <w:bookmarkStart w:id="92" w:name="_CR6_1_2_6"/>
      <w:bookmarkEnd w:id="92"/>
      <w:r w:rsidRPr="00A25773">
        <w:rPr>
          <w:noProof/>
          <w:color w:val="FF0000"/>
        </w:rPr>
        <w:t xml:space="preserve">************************************ </w:t>
      </w:r>
      <w:r>
        <w:rPr>
          <w:noProof/>
          <w:color w:val="FF0000"/>
        </w:rPr>
        <w:t xml:space="preserve">NEXT CHANGE </w:t>
      </w:r>
      <w:r w:rsidRPr="00A25773">
        <w:rPr>
          <w:noProof/>
          <w:color w:val="FF0000"/>
        </w:rPr>
        <w:t>*****************************</w:t>
      </w:r>
    </w:p>
    <w:p w14:paraId="6820B040" w14:textId="77777777" w:rsidR="00BD1E59" w:rsidRPr="003D4ABF" w:rsidRDefault="00BD1E59" w:rsidP="00BD1E59">
      <w:pPr>
        <w:pStyle w:val="Heading4"/>
      </w:pPr>
      <w:bookmarkStart w:id="93" w:name="_Toc51836872"/>
      <w:bookmarkStart w:id="94" w:name="_Toc145940876"/>
      <w:r w:rsidRPr="003D4ABF">
        <w:lastRenderedPageBreak/>
        <w:t>6.1.2.5</w:t>
      </w:r>
      <w:r w:rsidRPr="003D4ABF">
        <w:tab/>
        <w:t>Policy Control Request Triggers relevant for AMF</w:t>
      </w:r>
      <w:bookmarkEnd w:id="93"/>
      <w:bookmarkEnd w:id="94"/>
    </w:p>
    <w:p w14:paraId="491667AF" w14:textId="77777777" w:rsidR="00BD1E59" w:rsidRPr="003D4ABF" w:rsidRDefault="00BD1E59" w:rsidP="00BD1E59">
      <w:r w:rsidRPr="003D4ABF">
        <w:t>The Policy Control Request Triggers relevant for AMF are listed in</w:t>
      </w:r>
      <w:r>
        <w:t xml:space="preserve"> the tables below</w:t>
      </w:r>
      <w:r w:rsidRPr="003D4ABF">
        <w:t xml:space="preserve"> and define the conditions when the AMF shall interact again with PCF after the AM Policy Association Establishment or UE Policy Association Establishment.</w:t>
      </w:r>
    </w:p>
    <w:p w14:paraId="7B9475A5" w14:textId="77777777" w:rsidR="00BD1E59" w:rsidRPr="003D4ABF" w:rsidRDefault="00BD1E59" w:rsidP="00BD1E59">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09722950" w14:textId="77777777" w:rsidR="00BD1E59" w:rsidRPr="003D4ABF" w:rsidRDefault="00BD1E59" w:rsidP="00BD1E59">
      <w:r w:rsidRPr="003D4ABF">
        <w:t xml:space="preserve">The </w:t>
      </w:r>
      <w:r>
        <w:t xml:space="preserve">Policy Control Request Triggers </w:t>
      </w:r>
      <w:r w:rsidRPr="003D4ABF">
        <w:t>are not applicable any longer at termination of the AM Policy Association or termination of UE Policy Association.</w:t>
      </w:r>
    </w:p>
    <w:p w14:paraId="7BA7AAF7" w14:textId="77777777" w:rsidR="00BD1E59" w:rsidRPr="003D4ABF" w:rsidRDefault="00BD1E59" w:rsidP="00BD1E59">
      <w:pPr>
        <w:pStyle w:val="TH"/>
      </w:pPr>
      <w:bookmarkStart w:id="95" w:name="_CRTable6_1_2_51"/>
      <w:r w:rsidRPr="003D4ABF">
        <w:t xml:space="preserve">Table </w:t>
      </w:r>
      <w:bookmarkEnd w:id="95"/>
      <w:r w:rsidRPr="003D4ABF">
        <w:t>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BD1E59" w:rsidRPr="003D4ABF" w14:paraId="4F4085E5" w14:textId="77777777" w:rsidTr="00C77BEC">
        <w:trPr>
          <w:tblHeader/>
        </w:trPr>
        <w:tc>
          <w:tcPr>
            <w:tcW w:w="2061" w:type="dxa"/>
          </w:tcPr>
          <w:p w14:paraId="6A56BBD1" w14:textId="77777777" w:rsidR="00BD1E59" w:rsidRPr="003D4ABF" w:rsidRDefault="00BD1E59" w:rsidP="00C77BEC">
            <w:pPr>
              <w:pStyle w:val="TAH"/>
            </w:pPr>
            <w:r w:rsidRPr="003D4ABF">
              <w:t>Policy Control Request Trigger</w:t>
            </w:r>
          </w:p>
        </w:tc>
        <w:tc>
          <w:tcPr>
            <w:tcW w:w="5513" w:type="dxa"/>
          </w:tcPr>
          <w:p w14:paraId="1C7024F5" w14:textId="77777777" w:rsidR="00BD1E59" w:rsidRPr="003D4ABF" w:rsidRDefault="00BD1E59" w:rsidP="00C77BEC">
            <w:pPr>
              <w:pStyle w:val="TAH"/>
            </w:pPr>
            <w:r w:rsidRPr="003D4ABF">
              <w:t>Description</w:t>
            </w:r>
          </w:p>
        </w:tc>
        <w:tc>
          <w:tcPr>
            <w:tcW w:w="2055" w:type="dxa"/>
          </w:tcPr>
          <w:p w14:paraId="1546914A" w14:textId="77777777" w:rsidR="00BD1E59" w:rsidRPr="003D4ABF" w:rsidRDefault="00BD1E59" w:rsidP="00C77BEC">
            <w:pPr>
              <w:pStyle w:val="TAH"/>
            </w:pPr>
            <w:r w:rsidRPr="003D4ABF">
              <w:t>Condition for reporting</w:t>
            </w:r>
          </w:p>
        </w:tc>
      </w:tr>
      <w:tr w:rsidR="00BD1E59" w:rsidRPr="003D4ABF" w14:paraId="0361DA44" w14:textId="77777777" w:rsidTr="00C77BEC">
        <w:tc>
          <w:tcPr>
            <w:tcW w:w="2061" w:type="dxa"/>
          </w:tcPr>
          <w:p w14:paraId="795D7D00" w14:textId="77777777" w:rsidR="00BD1E59" w:rsidRPr="003D4ABF" w:rsidRDefault="00BD1E59" w:rsidP="00C77BEC">
            <w:pPr>
              <w:pStyle w:val="TAL"/>
            </w:pPr>
            <w:r w:rsidRPr="003D4ABF">
              <w:t>Location change (tracking area)</w:t>
            </w:r>
          </w:p>
        </w:tc>
        <w:tc>
          <w:tcPr>
            <w:tcW w:w="5513" w:type="dxa"/>
          </w:tcPr>
          <w:p w14:paraId="12916EE6" w14:textId="77777777" w:rsidR="00BD1E59" w:rsidRPr="003D4ABF" w:rsidRDefault="00BD1E59" w:rsidP="00C77BEC">
            <w:pPr>
              <w:pStyle w:val="TAL"/>
            </w:pPr>
            <w:r w:rsidRPr="003D4ABF">
              <w:t>The tracking area of the UE has changed.</w:t>
            </w:r>
          </w:p>
        </w:tc>
        <w:tc>
          <w:tcPr>
            <w:tcW w:w="2055" w:type="dxa"/>
          </w:tcPr>
          <w:p w14:paraId="705837CE" w14:textId="77777777" w:rsidR="00BD1E59" w:rsidRPr="003D4ABF" w:rsidRDefault="00BD1E59" w:rsidP="00C77BEC">
            <w:pPr>
              <w:pStyle w:val="TAL"/>
            </w:pPr>
            <w:r w:rsidRPr="003D4ABF">
              <w:t>PCF (AM Policy</w:t>
            </w:r>
            <w:r>
              <w:t xml:space="preserve"> Association</w:t>
            </w:r>
            <w:r w:rsidRPr="003D4ABF">
              <w:t>, UE Policy</w:t>
            </w:r>
            <w:r>
              <w:t xml:space="preserve"> Association</w:t>
            </w:r>
            <w:r w:rsidRPr="003D4ABF">
              <w:t>)</w:t>
            </w:r>
          </w:p>
        </w:tc>
      </w:tr>
      <w:tr w:rsidR="00BD1E59" w:rsidRPr="003D4ABF" w14:paraId="12AC7D61" w14:textId="77777777" w:rsidTr="00C77BEC">
        <w:tc>
          <w:tcPr>
            <w:tcW w:w="2061" w:type="dxa"/>
          </w:tcPr>
          <w:p w14:paraId="5BFF2311" w14:textId="77777777" w:rsidR="00BD1E59" w:rsidRPr="003D4ABF" w:rsidRDefault="00BD1E59" w:rsidP="00C77BEC">
            <w:pPr>
              <w:pStyle w:val="TAL"/>
            </w:pPr>
            <w:r w:rsidRPr="003D4ABF">
              <w:t>Change of UE presence in Presence Reporting Area</w:t>
            </w:r>
          </w:p>
        </w:tc>
        <w:tc>
          <w:tcPr>
            <w:tcW w:w="5513" w:type="dxa"/>
          </w:tcPr>
          <w:p w14:paraId="65F11E23" w14:textId="77777777" w:rsidR="00BD1E59" w:rsidRPr="003D4ABF" w:rsidRDefault="00BD1E59" w:rsidP="00C77BEC">
            <w:pPr>
              <w:pStyle w:val="TAL"/>
            </w:pPr>
            <w:r w:rsidRPr="003D4ABF">
              <w:t>The UE is entering/leaving a Presence Reporting Area.</w:t>
            </w:r>
          </w:p>
        </w:tc>
        <w:tc>
          <w:tcPr>
            <w:tcW w:w="2055" w:type="dxa"/>
          </w:tcPr>
          <w:p w14:paraId="6E1E122F" w14:textId="77777777" w:rsidR="00BD1E59" w:rsidRPr="003D4ABF" w:rsidRDefault="00BD1E59" w:rsidP="00C77BEC">
            <w:pPr>
              <w:pStyle w:val="TAL"/>
            </w:pPr>
            <w:r w:rsidRPr="003D4ABF">
              <w:t>PCF (AM Policy</w:t>
            </w:r>
            <w:r>
              <w:t xml:space="preserve"> Association</w:t>
            </w:r>
            <w:r w:rsidRPr="003D4ABF">
              <w:t>, UE Policy</w:t>
            </w:r>
            <w:r>
              <w:t xml:space="preserve"> Association</w:t>
            </w:r>
            <w:r w:rsidRPr="003D4ABF">
              <w:t>)</w:t>
            </w:r>
          </w:p>
        </w:tc>
      </w:tr>
      <w:tr w:rsidR="00BD1E59" w:rsidRPr="003D4ABF" w14:paraId="01431FB3" w14:textId="77777777" w:rsidTr="00C77BEC">
        <w:tc>
          <w:tcPr>
            <w:tcW w:w="2061" w:type="dxa"/>
          </w:tcPr>
          <w:p w14:paraId="7E529FB7" w14:textId="77777777" w:rsidR="00BD1E59" w:rsidRPr="003D4ABF" w:rsidRDefault="00BD1E59" w:rsidP="00C77BEC">
            <w:pPr>
              <w:pStyle w:val="TAL"/>
            </w:pPr>
            <w:r w:rsidRPr="003D4ABF">
              <w:t>Service Area restriction change</w:t>
            </w:r>
          </w:p>
        </w:tc>
        <w:tc>
          <w:tcPr>
            <w:tcW w:w="5513" w:type="dxa"/>
          </w:tcPr>
          <w:p w14:paraId="42C63980" w14:textId="77777777" w:rsidR="00BD1E59" w:rsidRPr="003D4ABF" w:rsidRDefault="00BD1E59" w:rsidP="00C77BEC">
            <w:pPr>
              <w:pStyle w:val="TAL"/>
            </w:pPr>
            <w:r w:rsidRPr="003D4ABF">
              <w:t>The subscribed service area restriction information has changed.</w:t>
            </w:r>
          </w:p>
        </w:tc>
        <w:tc>
          <w:tcPr>
            <w:tcW w:w="2055" w:type="dxa"/>
          </w:tcPr>
          <w:p w14:paraId="4998AD74" w14:textId="77777777" w:rsidR="00BD1E59" w:rsidRPr="003D4ABF" w:rsidRDefault="00BD1E59" w:rsidP="00C77BEC">
            <w:pPr>
              <w:pStyle w:val="TAL"/>
            </w:pPr>
            <w:r w:rsidRPr="003D4ABF">
              <w:t>PCF (AM Policy</w:t>
            </w:r>
            <w:r>
              <w:t xml:space="preserve"> Association</w:t>
            </w:r>
            <w:r w:rsidRPr="003D4ABF">
              <w:t>)</w:t>
            </w:r>
          </w:p>
        </w:tc>
      </w:tr>
      <w:tr w:rsidR="00BD1E59" w:rsidRPr="003D4ABF" w14:paraId="7FFAF687" w14:textId="77777777" w:rsidTr="00C77BEC">
        <w:tc>
          <w:tcPr>
            <w:tcW w:w="2061" w:type="dxa"/>
          </w:tcPr>
          <w:p w14:paraId="0723C05E" w14:textId="77777777" w:rsidR="00BD1E59" w:rsidRPr="003D4ABF" w:rsidRDefault="00BD1E59" w:rsidP="00C77BEC">
            <w:pPr>
              <w:pStyle w:val="TAL"/>
            </w:pPr>
            <w:r w:rsidRPr="003D4ABF">
              <w:t>RFSP index change</w:t>
            </w:r>
          </w:p>
        </w:tc>
        <w:tc>
          <w:tcPr>
            <w:tcW w:w="5513" w:type="dxa"/>
          </w:tcPr>
          <w:p w14:paraId="01977B51" w14:textId="77777777" w:rsidR="00BD1E59" w:rsidRPr="003D4ABF" w:rsidRDefault="00BD1E59" w:rsidP="00C77BEC">
            <w:pPr>
              <w:pStyle w:val="TAL"/>
            </w:pPr>
            <w:r w:rsidRPr="003D4ABF">
              <w:t>The subscribed RFSP index has changed.</w:t>
            </w:r>
          </w:p>
        </w:tc>
        <w:tc>
          <w:tcPr>
            <w:tcW w:w="2055" w:type="dxa"/>
          </w:tcPr>
          <w:p w14:paraId="2B629500" w14:textId="77777777" w:rsidR="00BD1E59" w:rsidRPr="003D4ABF" w:rsidRDefault="00BD1E59" w:rsidP="00C77BEC">
            <w:pPr>
              <w:pStyle w:val="TAL"/>
            </w:pPr>
            <w:r w:rsidRPr="003D4ABF">
              <w:t>PCF (AM Policy</w:t>
            </w:r>
            <w:r>
              <w:t xml:space="preserve"> Association</w:t>
            </w:r>
            <w:r w:rsidRPr="003D4ABF">
              <w:t>)</w:t>
            </w:r>
          </w:p>
        </w:tc>
      </w:tr>
      <w:tr w:rsidR="00BD1E59" w:rsidRPr="003D4ABF" w14:paraId="42A950A2" w14:textId="77777777" w:rsidTr="00C77BEC">
        <w:tc>
          <w:tcPr>
            <w:tcW w:w="2061" w:type="dxa"/>
          </w:tcPr>
          <w:p w14:paraId="59D09EB7" w14:textId="77777777" w:rsidR="00BD1E59" w:rsidRPr="003D4ABF" w:rsidRDefault="00BD1E59" w:rsidP="00C77BEC">
            <w:pPr>
              <w:pStyle w:val="TAL"/>
            </w:pPr>
            <w:r w:rsidRPr="003D4ABF">
              <w:t>Change of the Allowed NSSAI</w:t>
            </w:r>
          </w:p>
        </w:tc>
        <w:tc>
          <w:tcPr>
            <w:tcW w:w="5513" w:type="dxa"/>
          </w:tcPr>
          <w:p w14:paraId="3365AE1E" w14:textId="77777777" w:rsidR="00BD1E59" w:rsidRPr="003D4ABF" w:rsidRDefault="00BD1E59" w:rsidP="00C77BEC">
            <w:pPr>
              <w:pStyle w:val="TAL"/>
            </w:pPr>
            <w:r w:rsidRPr="003D4ABF">
              <w:rPr>
                <w:rFonts w:eastAsia="SimSun"/>
              </w:rPr>
              <w:t>The Allowed NSSAI has changed.</w:t>
            </w:r>
          </w:p>
        </w:tc>
        <w:tc>
          <w:tcPr>
            <w:tcW w:w="2055" w:type="dxa"/>
          </w:tcPr>
          <w:p w14:paraId="5ED5945B" w14:textId="77777777" w:rsidR="00BD1E59" w:rsidRPr="003D4ABF" w:rsidRDefault="00BD1E59" w:rsidP="00C77BEC">
            <w:pPr>
              <w:pStyle w:val="TAL"/>
            </w:pPr>
            <w:r w:rsidRPr="003D4ABF">
              <w:t>PCF (AM Policy</w:t>
            </w:r>
            <w:r>
              <w:t xml:space="preserve"> Association</w:t>
            </w:r>
            <w:r w:rsidRPr="003D4ABF">
              <w:t>)</w:t>
            </w:r>
          </w:p>
        </w:tc>
      </w:tr>
      <w:tr w:rsidR="00BD1E59" w:rsidRPr="003D4ABF" w14:paraId="35525FD5" w14:textId="77777777" w:rsidTr="00C77BEC">
        <w:tc>
          <w:tcPr>
            <w:tcW w:w="2061" w:type="dxa"/>
          </w:tcPr>
          <w:p w14:paraId="74872E11" w14:textId="77777777" w:rsidR="00BD1E59" w:rsidRPr="003D4ABF" w:rsidRDefault="00BD1E59" w:rsidP="00C77BEC">
            <w:pPr>
              <w:pStyle w:val="TAL"/>
            </w:pPr>
            <w:r w:rsidRPr="003D4ABF">
              <w:t>Generation of Target NSSAI</w:t>
            </w:r>
          </w:p>
        </w:tc>
        <w:tc>
          <w:tcPr>
            <w:tcW w:w="5513" w:type="dxa"/>
          </w:tcPr>
          <w:p w14:paraId="00FF2C81" w14:textId="77777777" w:rsidR="00BD1E59" w:rsidRPr="003D4ABF" w:rsidRDefault="00BD1E59" w:rsidP="00C77BEC">
            <w:pPr>
              <w:pStyle w:val="TAL"/>
            </w:pPr>
            <w:r w:rsidRPr="003D4ABF">
              <w:t>The Target NSSAI has been generated.</w:t>
            </w:r>
          </w:p>
        </w:tc>
        <w:tc>
          <w:tcPr>
            <w:tcW w:w="2055" w:type="dxa"/>
          </w:tcPr>
          <w:p w14:paraId="585AFABF" w14:textId="77777777" w:rsidR="00BD1E59" w:rsidRPr="003D4ABF" w:rsidRDefault="00BD1E59" w:rsidP="00C77BEC">
            <w:pPr>
              <w:pStyle w:val="TAL"/>
            </w:pPr>
            <w:r w:rsidRPr="003D4ABF">
              <w:t>PCF (AM Policy</w:t>
            </w:r>
            <w:r>
              <w:t xml:space="preserve"> Association</w:t>
            </w:r>
            <w:r w:rsidRPr="003D4ABF">
              <w:t>)</w:t>
            </w:r>
          </w:p>
        </w:tc>
      </w:tr>
      <w:tr w:rsidR="00BD1E59" w:rsidRPr="003D4ABF" w14:paraId="506B588C" w14:textId="77777777" w:rsidTr="00C77BEC">
        <w:tc>
          <w:tcPr>
            <w:tcW w:w="2061" w:type="dxa"/>
          </w:tcPr>
          <w:p w14:paraId="343349A5" w14:textId="77777777" w:rsidR="00BD1E59" w:rsidRPr="003D4ABF" w:rsidRDefault="00BD1E59" w:rsidP="00C77BEC">
            <w:pPr>
              <w:pStyle w:val="TAL"/>
            </w:pPr>
            <w:r>
              <w:t>Change of Partially Allowed NSSAI</w:t>
            </w:r>
          </w:p>
        </w:tc>
        <w:tc>
          <w:tcPr>
            <w:tcW w:w="5513" w:type="dxa"/>
          </w:tcPr>
          <w:p w14:paraId="2E9CFB8F" w14:textId="77777777" w:rsidR="00BD1E59" w:rsidRPr="003D4ABF" w:rsidRDefault="00BD1E59" w:rsidP="00C77BEC">
            <w:pPr>
              <w:pStyle w:val="TAL"/>
            </w:pPr>
            <w:r>
              <w:t>The Partially Allowed NSSAI has changed.</w:t>
            </w:r>
          </w:p>
        </w:tc>
        <w:tc>
          <w:tcPr>
            <w:tcW w:w="2055" w:type="dxa"/>
          </w:tcPr>
          <w:p w14:paraId="576B74C4" w14:textId="77777777" w:rsidR="00BD1E59" w:rsidRPr="003D4ABF" w:rsidRDefault="00BD1E59" w:rsidP="00C77BEC">
            <w:pPr>
              <w:pStyle w:val="TAL"/>
            </w:pPr>
            <w:r w:rsidRPr="003D4ABF">
              <w:t>PCF (AM Policy</w:t>
            </w:r>
            <w:r>
              <w:t xml:space="preserve"> Association</w:t>
            </w:r>
            <w:r w:rsidRPr="003D4ABF">
              <w:t>)</w:t>
            </w:r>
          </w:p>
        </w:tc>
      </w:tr>
      <w:tr w:rsidR="00BD1E59" w:rsidRPr="003D4ABF" w14:paraId="1B98378B" w14:textId="77777777" w:rsidTr="00C77BEC">
        <w:tc>
          <w:tcPr>
            <w:tcW w:w="2061" w:type="dxa"/>
          </w:tcPr>
          <w:p w14:paraId="4130C86E" w14:textId="77777777" w:rsidR="00BD1E59" w:rsidRPr="003D4ABF" w:rsidRDefault="00BD1E59" w:rsidP="00C77BEC">
            <w:pPr>
              <w:pStyle w:val="TAL"/>
            </w:pPr>
            <w:r>
              <w:t>Change of S-NSSAI(s) rejected partially in the RA</w:t>
            </w:r>
          </w:p>
        </w:tc>
        <w:tc>
          <w:tcPr>
            <w:tcW w:w="5513" w:type="dxa"/>
          </w:tcPr>
          <w:p w14:paraId="0785E813" w14:textId="77777777" w:rsidR="00BD1E59" w:rsidRPr="003D4ABF" w:rsidRDefault="00BD1E59" w:rsidP="00C77BEC">
            <w:pPr>
              <w:pStyle w:val="TAL"/>
            </w:pPr>
            <w:r>
              <w:t>The S-NSSAI(s) rejected partially in the RA has changed.</w:t>
            </w:r>
          </w:p>
        </w:tc>
        <w:tc>
          <w:tcPr>
            <w:tcW w:w="2055" w:type="dxa"/>
          </w:tcPr>
          <w:p w14:paraId="3724D8A6" w14:textId="77777777" w:rsidR="00BD1E59" w:rsidRPr="003D4ABF" w:rsidRDefault="00BD1E59" w:rsidP="00C77BEC">
            <w:pPr>
              <w:pStyle w:val="TAL"/>
            </w:pPr>
            <w:r w:rsidRPr="003D4ABF">
              <w:t>PCF (AM Policy</w:t>
            </w:r>
            <w:r>
              <w:t xml:space="preserve"> Association</w:t>
            </w:r>
            <w:r w:rsidRPr="003D4ABF">
              <w:t>)</w:t>
            </w:r>
          </w:p>
        </w:tc>
      </w:tr>
      <w:tr w:rsidR="00BD1E59" w:rsidRPr="003D4ABF" w14:paraId="101EB47A" w14:textId="77777777" w:rsidTr="00C77BEC">
        <w:tc>
          <w:tcPr>
            <w:tcW w:w="2061" w:type="dxa"/>
          </w:tcPr>
          <w:p w14:paraId="39977DCD" w14:textId="77777777" w:rsidR="00BD1E59" w:rsidRPr="003D4ABF" w:rsidRDefault="00BD1E59" w:rsidP="00C77BEC">
            <w:pPr>
              <w:pStyle w:val="TAL"/>
            </w:pPr>
            <w:r>
              <w:t>Change of rejected S-NSSAI(s)</w:t>
            </w:r>
          </w:p>
        </w:tc>
        <w:tc>
          <w:tcPr>
            <w:tcW w:w="5513" w:type="dxa"/>
          </w:tcPr>
          <w:p w14:paraId="03C2050E" w14:textId="77777777" w:rsidR="00BD1E59" w:rsidRPr="003D4ABF" w:rsidRDefault="00BD1E59" w:rsidP="00C77BEC">
            <w:pPr>
              <w:pStyle w:val="TAL"/>
            </w:pPr>
            <w:r>
              <w:t>The rejected S-NSSAI(s) for the RA has changed.</w:t>
            </w:r>
          </w:p>
        </w:tc>
        <w:tc>
          <w:tcPr>
            <w:tcW w:w="2055" w:type="dxa"/>
          </w:tcPr>
          <w:p w14:paraId="4548ACEC" w14:textId="77777777" w:rsidR="00BD1E59" w:rsidRPr="003D4ABF" w:rsidRDefault="00BD1E59" w:rsidP="00C77BEC">
            <w:pPr>
              <w:pStyle w:val="TAL"/>
            </w:pPr>
            <w:r w:rsidRPr="003D4ABF">
              <w:t>PCF (AM Policy</w:t>
            </w:r>
            <w:r>
              <w:t xml:space="preserve"> Association</w:t>
            </w:r>
            <w:r w:rsidRPr="003D4ABF">
              <w:t>)</w:t>
            </w:r>
          </w:p>
        </w:tc>
      </w:tr>
      <w:tr w:rsidR="00BD1E59" w:rsidRPr="003D4ABF" w14:paraId="770F2722" w14:textId="77777777" w:rsidTr="00C77BEC">
        <w:tc>
          <w:tcPr>
            <w:tcW w:w="2061" w:type="dxa"/>
          </w:tcPr>
          <w:p w14:paraId="04FE5E87" w14:textId="77777777" w:rsidR="00BD1E59" w:rsidRPr="003D4ABF" w:rsidRDefault="00BD1E59" w:rsidP="00C77BEC">
            <w:pPr>
              <w:pStyle w:val="TAL"/>
            </w:pPr>
            <w:r>
              <w:t>Change of Pending NSSAI</w:t>
            </w:r>
          </w:p>
        </w:tc>
        <w:tc>
          <w:tcPr>
            <w:tcW w:w="5513" w:type="dxa"/>
          </w:tcPr>
          <w:p w14:paraId="2D7D08FB" w14:textId="77777777" w:rsidR="00BD1E59" w:rsidRPr="003D4ABF" w:rsidRDefault="00BD1E59" w:rsidP="00C77BEC">
            <w:pPr>
              <w:pStyle w:val="TAL"/>
            </w:pPr>
            <w:r>
              <w:t>The Pending NSSAI has changed.</w:t>
            </w:r>
          </w:p>
        </w:tc>
        <w:tc>
          <w:tcPr>
            <w:tcW w:w="2055" w:type="dxa"/>
          </w:tcPr>
          <w:p w14:paraId="30CE57E8" w14:textId="77777777" w:rsidR="00BD1E59" w:rsidRPr="003D4ABF" w:rsidRDefault="00BD1E59" w:rsidP="00C77BEC">
            <w:pPr>
              <w:pStyle w:val="TAL"/>
            </w:pPr>
            <w:r w:rsidRPr="003D4ABF">
              <w:t>PCF (AM Policy</w:t>
            </w:r>
            <w:r>
              <w:t xml:space="preserve"> Association</w:t>
            </w:r>
            <w:r w:rsidRPr="003D4ABF">
              <w:t>)</w:t>
            </w:r>
          </w:p>
        </w:tc>
      </w:tr>
      <w:tr w:rsidR="00BD1E59" w:rsidRPr="003D4ABF" w14:paraId="34E0553B" w14:textId="77777777" w:rsidTr="00C77BEC">
        <w:tc>
          <w:tcPr>
            <w:tcW w:w="2061" w:type="dxa"/>
          </w:tcPr>
          <w:p w14:paraId="1B5D4AF9" w14:textId="77777777" w:rsidR="00BD1E59" w:rsidRPr="003D4ABF" w:rsidRDefault="00BD1E59" w:rsidP="00C77BEC">
            <w:pPr>
              <w:pStyle w:val="TAL"/>
            </w:pPr>
            <w:r>
              <w:t>Configured NSSAI change</w:t>
            </w:r>
          </w:p>
        </w:tc>
        <w:tc>
          <w:tcPr>
            <w:tcW w:w="5513" w:type="dxa"/>
          </w:tcPr>
          <w:p w14:paraId="6512039A" w14:textId="77777777" w:rsidR="00BD1E59" w:rsidRPr="003D4ABF" w:rsidRDefault="00BD1E59" w:rsidP="00C77BEC">
            <w:pPr>
              <w:pStyle w:val="TAL"/>
            </w:pPr>
            <w:r>
              <w:t>The Configured NSSAI has changed.</w:t>
            </w:r>
          </w:p>
        </w:tc>
        <w:tc>
          <w:tcPr>
            <w:tcW w:w="2055" w:type="dxa"/>
          </w:tcPr>
          <w:p w14:paraId="7F212048" w14:textId="77777777" w:rsidR="00BD1E59" w:rsidRPr="003D4ABF" w:rsidRDefault="00BD1E59" w:rsidP="00C77BEC">
            <w:pPr>
              <w:pStyle w:val="TAL"/>
            </w:pPr>
            <w:r>
              <w:t>PCF (UE Policy Association)</w:t>
            </w:r>
          </w:p>
        </w:tc>
      </w:tr>
      <w:tr w:rsidR="00BD1E59" w:rsidRPr="003D4ABF" w14:paraId="65F539F4" w14:textId="77777777" w:rsidTr="00C77BEC">
        <w:tc>
          <w:tcPr>
            <w:tcW w:w="2061" w:type="dxa"/>
          </w:tcPr>
          <w:p w14:paraId="1D3281A4" w14:textId="77777777" w:rsidR="00BD1E59" w:rsidRPr="003D4ABF" w:rsidRDefault="00BD1E59" w:rsidP="00C77BEC">
            <w:pPr>
              <w:pStyle w:val="TAL"/>
            </w:pPr>
            <w:r w:rsidRPr="003D4ABF">
              <w:t>UE-AMBR change</w:t>
            </w:r>
          </w:p>
        </w:tc>
        <w:tc>
          <w:tcPr>
            <w:tcW w:w="5513" w:type="dxa"/>
          </w:tcPr>
          <w:p w14:paraId="35A435D0" w14:textId="77777777" w:rsidR="00BD1E59" w:rsidRPr="003D4ABF" w:rsidRDefault="00BD1E59" w:rsidP="00C77BEC">
            <w:pPr>
              <w:pStyle w:val="TAL"/>
              <w:rPr>
                <w:rFonts w:eastAsia="SimSun"/>
              </w:rPr>
            </w:pPr>
            <w:r w:rsidRPr="003D4ABF">
              <w:rPr>
                <w:rFonts w:eastAsia="SimSun"/>
              </w:rPr>
              <w:t>The subscribed UE-AMBR has changed.</w:t>
            </w:r>
          </w:p>
        </w:tc>
        <w:tc>
          <w:tcPr>
            <w:tcW w:w="2055" w:type="dxa"/>
          </w:tcPr>
          <w:p w14:paraId="77B1401B" w14:textId="77777777" w:rsidR="00BD1E59" w:rsidRPr="003D4ABF" w:rsidRDefault="00BD1E59" w:rsidP="00C77BEC">
            <w:pPr>
              <w:pStyle w:val="TAL"/>
            </w:pPr>
            <w:r w:rsidRPr="003D4ABF">
              <w:t>PCF (AM Policy</w:t>
            </w:r>
            <w:r>
              <w:t xml:space="preserve"> Association</w:t>
            </w:r>
            <w:r w:rsidRPr="003D4ABF">
              <w:t>)</w:t>
            </w:r>
          </w:p>
        </w:tc>
      </w:tr>
      <w:tr w:rsidR="00BD1E59" w:rsidRPr="003D4ABF" w14:paraId="223A72B4" w14:textId="77777777" w:rsidTr="00C77BEC">
        <w:tc>
          <w:tcPr>
            <w:tcW w:w="2061" w:type="dxa"/>
          </w:tcPr>
          <w:p w14:paraId="0BBD2015" w14:textId="77777777" w:rsidR="00BD1E59" w:rsidRPr="003D4ABF" w:rsidRDefault="00BD1E59" w:rsidP="00C77BEC">
            <w:pPr>
              <w:pStyle w:val="TAL"/>
            </w:pPr>
            <w:r w:rsidRPr="003D4ABF">
              <w:t>UE-Slice-MBR change</w:t>
            </w:r>
          </w:p>
        </w:tc>
        <w:tc>
          <w:tcPr>
            <w:tcW w:w="5513" w:type="dxa"/>
          </w:tcPr>
          <w:p w14:paraId="71848251" w14:textId="77777777" w:rsidR="00BD1E59" w:rsidRPr="003D4ABF" w:rsidRDefault="00BD1E59" w:rsidP="00C77BEC">
            <w:pPr>
              <w:pStyle w:val="TAL"/>
              <w:rPr>
                <w:rFonts w:eastAsia="SimSun"/>
              </w:rPr>
            </w:pPr>
            <w:r w:rsidRPr="003D4ABF">
              <w:rPr>
                <w:rFonts w:eastAsia="SimSun"/>
              </w:rPr>
              <w:t>The subscribed UE-Slice-MBR has changed.</w:t>
            </w:r>
          </w:p>
        </w:tc>
        <w:tc>
          <w:tcPr>
            <w:tcW w:w="2055" w:type="dxa"/>
          </w:tcPr>
          <w:p w14:paraId="03886294" w14:textId="77777777" w:rsidR="00BD1E59" w:rsidRPr="003D4ABF" w:rsidRDefault="00BD1E59" w:rsidP="00C77BEC">
            <w:pPr>
              <w:pStyle w:val="TAL"/>
            </w:pPr>
            <w:r w:rsidRPr="003D4ABF">
              <w:t>PCF (AM Policy</w:t>
            </w:r>
            <w:r>
              <w:t xml:space="preserve"> Association</w:t>
            </w:r>
            <w:r w:rsidRPr="003D4ABF">
              <w:t>)</w:t>
            </w:r>
          </w:p>
        </w:tc>
      </w:tr>
      <w:tr w:rsidR="00BD1E59" w:rsidRPr="003D4ABF" w14:paraId="7CC8F665" w14:textId="77777777" w:rsidTr="00C77BEC">
        <w:tc>
          <w:tcPr>
            <w:tcW w:w="2061" w:type="dxa"/>
          </w:tcPr>
          <w:p w14:paraId="374F19F0" w14:textId="77777777" w:rsidR="00BD1E59" w:rsidRPr="003D4ABF" w:rsidRDefault="00BD1E59" w:rsidP="00C77BEC">
            <w:pPr>
              <w:pStyle w:val="TAL"/>
            </w:pPr>
            <w:r w:rsidRPr="003D4ABF">
              <w:t>PLMN change</w:t>
            </w:r>
          </w:p>
        </w:tc>
        <w:tc>
          <w:tcPr>
            <w:tcW w:w="5513" w:type="dxa"/>
          </w:tcPr>
          <w:p w14:paraId="70A2EF04" w14:textId="77777777" w:rsidR="00BD1E59" w:rsidRPr="003D4ABF" w:rsidRDefault="00BD1E59" w:rsidP="00C77BEC">
            <w:pPr>
              <w:pStyle w:val="TAL"/>
              <w:rPr>
                <w:rFonts w:eastAsia="SimSun"/>
              </w:rPr>
            </w:pPr>
            <w:r w:rsidRPr="003D4ABF">
              <w:rPr>
                <w:rFonts w:eastAsia="SimSun"/>
              </w:rPr>
              <w:t>The UE has moved to another operators' domain.</w:t>
            </w:r>
          </w:p>
        </w:tc>
        <w:tc>
          <w:tcPr>
            <w:tcW w:w="2055" w:type="dxa"/>
          </w:tcPr>
          <w:p w14:paraId="35B85CB2" w14:textId="77777777" w:rsidR="00BD1E59" w:rsidRPr="003D4ABF" w:rsidRDefault="00BD1E59" w:rsidP="00C77BEC">
            <w:pPr>
              <w:pStyle w:val="TAL"/>
            </w:pPr>
            <w:r w:rsidRPr="003D4ABF">
              <w:t>PCF (UE Policy</w:t>
            </w:r>
            <w:r>
              <w:t xml:space="preserve"> Association</w:t>
            </w:r>
            <w:r w:rsidRPr="003D4ABF">
              <w:t>)</w:t>
            </w:r>
          </w:p>
        </w:tc>
      </w:tr>
      <w:tr w:rsidR="00BD1E59" w:rsidRPr="003D4ABF" w14:paraId="37CCC3FC" w14:textId="77777777" w:rsidTr="00C77BEC">
        <w:tc>
          <w:tcPr>
            <w:tcW w:w="2061" w:type="dxa"/>
          </w:tcPr>
          <w:p w14:paraId="44A189CF" w14:textId="77777777" w:rsidR="00BD1E59" w:rsidRPr="003D4ABF" w:rsidRDefault="00BD1E59" w:rsidP="00C77BEC">
            <w:pPr>
              <w:pStyle w:val="TAL"/>
            </w:pPr>
            <w:r w:rsidRPr="003D4ABF">
              <w:t>SMF selection management</w:t>
            </w:r>
          </w:p>
        </w:tc>
        <w:tc>
          <w:tcPr>
            <w:tcW w:w="5513" w:type="dxa"/>
          </w:tcPr>
          <w:p w14:paraId="0430B3A1" w14:textId="77777777" w:rsidR="00BD1E59" w:rsidRPr="003D4ABF" w:rsidRDefault="00BD1E59" w:rsidP="00C77BEC">
            <w:pPr>
              <w:pStyle w:val="TAL"/>
              <w:rPr>
                <w:rFonts w:eastAsia="SimSun"/>
              </w:rPr>
            </w:pPr>
            <w:r w:rsidRPr="003D4ABF">
              <w:rPr>
                <w:rFonts w:eastAsia="SimSun"/>
              </w:rPr>
              <w:t>UE request for an unsupported DNN or UE request for a DNN within the list of DNN candidates for replacement per S-NSSAI.</w:t>
            </w:r>
          </w:p>
        </w:tc>
        <w:tc>
          <w:tcPr>
            <w:tcW w:w="2055" w:type="dxa"/>
          </w:tcPr>
          <w:p w14:paraId="5B67CA67" w14:textId="77777777" w:rsidR="00BD1E59" w:rsidRPr="003D4ABF" w:rsidRDefault="00BD1E59" w:rsidP="00C77BEC">
            <w:pPr>
              <w:pStyle w:val="TAL"/>
            </w:pPr>
            <w:r w:rsidRPr="003D4ABF">
              <w:t>PCF (AM Policy</w:t>
            </w:r>
            <w:r>
              <w:t xml:space="preserve"> Association</w:t>
            </w:r>
            <w:r w:rsidRPr="003D4ABF">
              <w:t>)</w:t>
            </w:r>
          </w:p>
        </w:tc>
      </w:tr>
      <w:tr w:rsidR="00BD1E59" w:rsidRPr="003D4ABF" w14:paraId="4BE94D80" w14:textId="77777777" w:rsidTr="00C77BEC">
        <w:tc>
          <w:tcPr>
            <w:tcW w:w="2061" w:type="dxa"/>
          </w:tcPr>
          <w:p w14:paraId="458769F9" w14:textId="77777777" w:rsidR="00BD1E59" w:rsidRPr="003D4ABF" w:rsidRDefault="00BD1E59" w:rsidP="00C77BEC">
            <w:pPr>
              <w:pStyle w:val="TAL"/>
            </w:pPr>
            <w:r>
              <w:t>Slice replacement management</w:t>
            </w:r>
          </w:p>
        </w:tc>
        <w:tc>
          <w:tcPr>
            <w:tcW w:w="5513" w:type="dxa"/>
          </w:tcPr>
          <w:p w14:paraId="76F93D9C" w14:textId="77777777" w:rsidR="00BD1E59" w:rsidRPr="003D4ABF" w:rsidRDefault="00BD1E59" w:rsidP="00C77BEC">
            <w:pPr>
              <w:pStyle w:val="TAL"/>
              <w:rPr>
                <w:rFonts w:eastAsia="SimSun"/>
              </w:rPr>
            </w:pPr>
            <w:r>
              <w:rPr>
                <w:rFonts w:eastAsia="SimSun"/>
              </w:rPr>
              <w:t>The AMF cannot determine the Alternative S-NSSAI for an S-NSSAI.</w:t>
            </w:r>
          </w:p>
        </w:tc>
        <w:tc>
          <w:tcPr>
            <w:tcW w:w="2055" w:type="dxa"/>
          </w:tcPr>
          <w:p w14:paraId="52BD86CD" w14:textId="77777777" w:rsidR="00BD1E59" w:rsidRPr="003D4ABF" w:rsidRDefault="00BD1E59" w:rsidP="00C77BEC">
            <w:pPr>
              <w:pStyle w:val="TAL"/>
            </w:pPr>
            <w:r w:rsidRPr="003D4ABF">
              <w:t>PCF (AM Policy</w:t>
            </w:r>
            <w:r>
              <w:t xml:space="preserve"> Association</w:t>
            </w:r>
            <w:r w:rsidRPr="003D4ABF">
              <w:t>)</w:t>
            </w:r>
          </w:p>
        </w:tc>
      </w:tr>
      <w:tr w:rsidR="00BD1E59" w:rsidRPr="003D4ABF" w14:paraId="333610F5" w14:textId="77777777" w:rsidTr="00C77BEC">
        <w:tc>
          <w:tcPr>
            <w:tcW w:w="2061" w:type="dxa"/>
          </w:tcPr>
          <w:p w14:paraId="504EF7F9" w14:textId="77777777" w:rsidR="00BD1E59" w:rsidRPr="003D4ABF" w:rsidRDefault="00BD1E59" w:rsidP="00C77BEC">
            <w:pPr>
              <w:pStyle w:val="TAL"/>
            </w:pPr>
            <w:r w:rsidRPr="003D4ABF">
              <w:t>Connectivity state changes</w:t>
            </w:r>
          </w:p>
        </w:tc>
        <w:tc>
          <w:tcPr>
            <w:tcW w:w="5513" w:type="dxa"/>
          </w:tcPr>
          <w:p w14:paraId="008BE872" w14:textId="77777777" w:rsidR="00BD1E59" w:rsidRPr="003D4ABF" w:rsidRDefault="00BD1E59" w:rsidP="00C77BEC">
            <w:pPr>
              <w:pStyle w:val="TAL"/>
              <w:rPr>
                <w:rFonts w:eastAsia="SimSun"/>
              </w:rPr>
            </w:pPr>
            <w:r w:rsidRPr="003D4ABF">
              <w:rPr>
                <w:rFonts w:eastAsia="SimSun"/>
              </w:rPr>
              <w:t>The connectivity state of UE is changed.</w:t>
            </w:r>
          </w:p>
        </w:tc>
        <w:tc>
          <w:tcPr>
            <w:tcW w:w="2055" w:type="dxa"/>
          </w:tcPr>
          <w:p w14:paraId="126120DA" w14:textId="77777777" w:rsidR="00BD1E59" w:rsidRPr="003D4ABF" w:rsidRDefault="00BD1E59" w:rsidP="00C77BEC">
            <w:pPr>
              <w:pStyle w:val="TAL"/>
            </w:pPr>
            <w:r w:rsidRPr="003D4ABF">
              <w:t>PCF (UE Policy</w:t>
            </w:r>
            <w:r>
              <w:t xml:space="preserve"> Association</w:t>
            </w:r>
            <w:r w:rsidRPr="003D4ABF">
              <w:t>)</w:t>
            </w:r>
          </w:p>
        </w:tc>
      </w:tr>
      <w:tr w:rsidR="00BD1E59" w:rsidRPr="003D4ABF" w14:paraId="7FF13A36" w14:textId="77777777" w:rsidTr="00C77BEC">
        <w:tc>
          <w:tcPr>
            <w:tcW w:w="2061" w:type="dxa"/>
          </w:tcPr>
          <w:p w14:paraId="3C354A1A" w14:textId="77777777" w:rsidR="00BD1E59" w:rsidRPr="003D4ABF" w:rsidRDefault="00BD1E59" w:rsidP="00C77BEC">
            <w:pPr>
              <w:pStyle w:val="TAL"/>
            </w:pPr>
            <w:r w:rsidRPr="003D4ABF">
              <w:t>NWDAF info change</w:t>
            </w:r>
          </w:p>
        </w:tc>
        <w:tc>
          <w:tcPr>
            <w:tcW w:w="5513" w:type="dxa"/>
          </w:tcPr>
          <w:p w14:paraId="6368A764" w14:textId="77777777" w:rsidR="00BD1E59" w:rsidRPr="003D4ABF" w:rsidRDefault="00BD1E59" w:rsidP="00C77BEC">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40EA84B0" w14:textId="77777777" w:rsidR="00BD1E59" w:rsidRPr="003D4ABF" w:rsidRDefault="00BD1E59" w:rsidP="00C77BEC">
            <w:pPr>
              <w:pStyle w:val="TAL"/>
            </w:pPr>
            <w:r w:rsidRPr="003D4ABF">
              <w:t>PCF (AM Policy</w:t>
            </w:r>
            <w:r>
              <w:t xml:space="preserve"> Association</w:t>
            </w:r>
            <w:r w:rsidRPr="003D4ABF">
              <w:t>)</w:t>
            </w:r>
          </w:p>
        </w:tc>
      </w:tr>
      <w:tr w:rsidR="00BD1E59" w:rsidRPr="003D4ABF" w14:paraId="2E51666B" w14:textId="77777777" w:rsidTr="00C77BEC">
        <w:tc>
          <w:tcPr>
            <w:tcW w:w="2061" w:type="dxa"/>
          </w:tcPr>
          <w:p w14:paraId="6453277F" w14:textId="77777777" w:rsidR="00BD1E59" w:rsidRPr="003D4ABF" w:rsidRDefault="00BD1E59" w:rsidP="00C77BEC">
            <w:pPr>
              <w:pStyle w:val="TAL"/>
            </w:pPr>
            <w:r>
              <w:t>Satellite backhaul category change</w:t>
            </w:r>
          </w:p>
        </w:tc>
        <w:tc>
          <w:tcPr>
            <w:tcW w:w="5513" w:type="dxa"/>
          </w:tcPr>
          <w:p w14:paraId="651F12F8" w14:textId="77777777" w:rsidR="00BD1E59" w:rsidRPr="003D4ABF" w:rsidRDefault="00BD1E59" w:rsidP="00C77BEC">
            <w:pPr>
              <w:pStyle w:val="TAL"/>
              <w:rPr>
                <w:rFonts w:eastAsia="SimSun"/>
              </w:rPr>
            </w:pPr>
            <w:r>
              <w:rPr>
                <w:rFonts w:eastAsia="SimSun"/>
              </w:rPr>
              <w:t>Satellite backhaul category changes between any satellite backhaul categories (e.g. GEO, MEO, LEO, OTHERSAT), or between satellite backhaul and non-satellite backhaul.</w:t>
            </w:r>
          </w:p>
        </w:tc>
        <w:tc>
          <w:tcPr>
            <w:tcW w:w="2055" w:type="dxa"/>
          </w:tcPr>
          <w:p w14:paraId="74279A25" w14:textId="77777777" w:rsidR="00BD1E59" w:rsidRPr="003D4ABF" w:rsidRDefault="00BD1E59" w:rsidP="00C77BEC">
            <w:pPr>
              <w:pStyle w:val="TAL"/>
            </w:pPr>
            <w:r w:rsidRPr="003D4ABF">
              <w:t>PCF (</w:t>
            </w:r>
            <w:r>
              <w:t xml:space="preserve">UE </w:t>
            </w:r>
            <w:r w:rsidRPr="003D4ABF">
              <w:t>Policy</w:t>
            </w:r>
            <w:r>
              <w:t xml:space="preserve"> Association</w:t>
            </w:r>
            <w:r w:rsidRPr="003D4ABF">
              <w:t>)</w:t>
            </w:r>
          </w:p>
        </w:tc>
      </w:tr>
      <w:tr w:rsidR="00BD1E59" w:rsidRPr="003D4ABF" w14:paraId="3610C938" w14:textId="77777777" w:rsidTr="00C77BEC">
        <w:tc>
          <w:tcPr>
            <w:tcW w:w="2061" w:type="dxa"/>
          </w:tcPr>
          <w:p w14:paraId="03D2DCC8" w14:textId="77777777" w:rsidR="00BD1E59" w:rsidRDefault="00BD1E59" w:rsidP="00C77BEC">
            <w:pPr>
              <w:pStyle w:val="TAL"/>
            </w:pPr>
            <w:r>
              <w:t>LBO Information change</w:t>
            </w:r>
          </w:p>
        </w:tc>
        <w:tc>
          <w:tcPr>
            <w:tcW w:w="5513" w:type="dxa"/>
          </w:tcPr>
          <w:p w14:paraId="4B6CAA30" w14:textId="77777777" w:rsidR="00BD1E59" w:rsidRDefault="00BD1E59" w:rsidP="00C77BEC">
            <w:pPr>
              <w:pStyle w:val="TAL"/>
              <w:rPr>
                <w:rFonts w:eastAsia="SimSun"/>
              </w:rPr>
            </w:pPr>
            <w:r>
              <w:rPr>
                <w:rFonts w:eastAsia="SimSun"/>
              </w:rPr>
              <w:t>LBO Information (i.e. DNN(s) and/or S-NSSAI(s) that are allowed for LBO in VPLMN in SMF Selection Data) has changed.</w:t>
            </w:r>
          </w:p>
        </w:tc>
        <w:tc>
          <w:tcPr>
            <w:tcW w:w="2055" w:type="dxa"/>
          </w:tcPr>
          <w:p w14:paraId="22C9E2DC" w14:textId="77777777" w:rsidR="00BD1E59" w:rsidRPr="003D4ABF" w:rsidRDefault="00BD1E59" w:rsidP="00C77BEC">
            <w:pPr>
              <w:pStyle w:val="TAL"/>
            </w:pPr>
            <w:r w:rsidRPr="003D4ABF">
              <w:t>PCF (</w:t>
            </w:r>
            <w:r>
              <w:t xml:space="preserve">UE </w:t>
            </w:r>
            <w:r w:rsidRPr="003D4ABF">
              <w:t>Policy</w:t>
            </w:r>
            <w:r>
              <w:t xml:space="preserve"> Association</w:t>
            </w:r>
            <w:r w:rsidRPr="003D4ABF">
              <w:t>)</w:t>
            </w:r>
          </w:p>
        </w:tc>
      </w:tr>
    </w:tbl>
    <w:p w14:paraId="3D044522" w14:textId="77777777" w:rsidR="00BD1E59" w:rsidRPr="003D4ABF" w:rsidRDefault="00BD1E59" w:rsidP="00BD1E59">
      <w:pPr>
        <w:pStyle w:val="FP"/>
      </w:pPr>
    </w:p>
    <w:p w14:paraId="67DCF062" w14:textId="77777777" w:rsidR="00BD1E59" w:rsidRPr="003D4ABF" w:rsidRDefault="00BD1E59" w:rsidP="00BD1E59">
      <w:pPr>
        <w:pStyle w:val="TH"/>
      </w:pPr>
      <w:bookmarkStart w:id="96" w:name="_CRTable6_1_2_52"/>
      <w:r>
        <w:lastRenderedPageBreak/>
        <w:t>Table 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BD1E59" w:rsidRPr="003D4ABF" w14:paraId="6EF97715" w14:textId="77777777" w:rsidTr="00C77BEC">
        <w:tc>
          <w:tcPr>
            <w:tcW w:w="2061" w:type="dxa"/>
          </w:tcPr>
          <w:p w14:paraId="21FEC0F0" w14:textId="77777777" w:rsidR="00BD1E59" w:rsidRPr="003D4ABF" w:rsidRDefault="00BD1E59" w:rsidP="00C77BEC">
            <w:pPr>
              <w:pStyle w:val="TAH"/>
            </w:pPr>
            <w:r w:rsidRPr="003D4ABF">
              <w:t>Policy Control Request Trigger</w:t>
            </w:r>
          </w:p>
        </w:tc>
        <w:tc>
          <w:tcPr>
            <w:tcW w:w="5513" w:type="dxa"/>
          </w:tcPr>
          <w:p w14:paraId="453C68CA" w14:textId="77777777" w:rsidR="00BD1E59" w:rsidRPr="003D4ABF" w:rsidRDefault="00BD1E59" w:rsidP="00C77BEC">
            <w:pPr>
              <w:pStyle w:val="TAH"/>
            </w:pPr>
            <w:r w:rsidRPr="003D4ABF">
              <w:t>Description</w:t>
            </w:r>
          </w:p>
        </w:tc>
        <w:tc>
          <w:tcPr>
            <w:tcW w:w="2055" w:type="dxa"/>
          </w:tcPr>
          <w:p w14:paraId="398CF0AA" w14:textId="77777777" w:rsidR="00BD1E59" w:rsidRPr="003D4ABF" w:rsidRDefault="00BD1E59" w:rsidP="00C77BEC">
            <w:pPr>
              <w:pStyle w:val="TAH"/>
            </w:pPr>
            <w:r w:rsidRPr="003D4ABF">
              <w:t>Condition for reporting</w:t>
            </w:r>
          </w:p>
        </w:tc>
      </w:tr>
      <w:tr w:rsidR="00BD1E59" w:rsidRPr="003D4ABF" w14:paraId="50F818BF" w14:textId="77777777" w:rsidTr="00C77BEC">
        <w:tc>
          <w:tcPr>
            <w:tcW w:w="2061" w:type="dxa"/>
          </w:tcPr>
          <w:p w14:paraId="735A4BD9" w14:textId="77777777" w:rsidR="00BD1E59" w:rsidRPr="003D4ABF" w:rsidRDefault="00BD1E59" w:rsidP="00C77BEC">
            <w:pPr>
              <w:pStyle w:val="TAL"/>
            </w:pPr>
            <w:r>
              <w:t>Access Type change</w:t>
            </w:r>
          </w:p>
        </w:tc>
        <w:tc>
          <w:tcPr>
            <w:tcW w:w="5513" w:type="dxa"/>
          </w:tcPr>
          <w:p w14:paraId="6A1CC156" w14:textId="77777777" w:rsidR="00BD1E59" w:rsidRPr="003D4ABF" w:rsidRDefault="00BD1E59" w:rsidP="00C77BEC">
            <w:pPr>
              <w:pStyle w:val="TAL"/>
            </w:pPr>
            <w:r>
              <w:t>The Access Type has changed, added, or removed.</w:t>
            </w:r>
          </w:p>
        </w:tc>
        <w:tc>
          <w:tcPr>
            <w:tcW w:w="2055" w:type="dxa"/>
          </w:tcPr>
          <w:p w14:paraId="6C31E3AB" w14:textId="77777777" w:rsidR="00BD1E59" w:rsidRPr="003D4ABF" w:rsidRDefault="00BD1E59" w:rsidP="00C77BEC">
            <w:pPr>
              <w:pStyle w:val="TAL"/>
            </w:pPr>
            <w:r>
              <w:t>PCF (UE Policy Association)</w:t>
            </w:r>
          </w:p>
        </w:tc>
      </w:tr>
    </w:tbl>
    <w:p w14:paraId="58DA3A84" w14:textId="77777777" w:rsidR="00BD1E59" w:rsidRPr="003D4ABF" w:rsidRDefault="00BD1E59" w:rsidP="00BD1E59">
      <w:pPr>
        <w:pStyle w:val="FP"/>
      </w:pPr>
    </w:p>
    <w:p w14:paraId="4703BFB5" w14:textId="77777777" w:rsidR="00BD1E59" w:rsidRPr="003D4ABF" w:rsidRDefault="00BD1E59" w:rsidP="00BD1E59">
      <w:pPr>
        <w:pStyle w:val="TH"/>
      </w:pPr>
      <w:r>
        <w:t xml:space="preserve">Table </w:t>
      </w:r>
      <w:bookmarkEnd w:id="96"/>
      <w:r>
        <w:t>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BD1E59" w:rsidRPr="003D4ABF" w14:paraId="1C76882D" w14:textId="77777777" w:rsidTr="00C77BEC">
        <w:tc>
          <w:tcPr>
            <w:tcW w:w="2062" w:type="dxa"/>
          </w:tcPr>
          <w:p w14:paraId="75DE4FDA" w14:textId="77777777" w:rsidR="00BD1E59" w:rsidRPr="003D4ABF" w:rsidRDefault="00BD1E59" w:rsidP="00C77BEC">
            <w:pPr>
              <w:pStyle w:val="TAH"/>
            </w:pPr>
            <w:r w:rsidRPr="003D4ABF">
              <w:t>Policy Control Request Trigger</w:t>
            </w:r>
          </w:p>
        </w:tc>
        <w:tc>
          <w:tcPr>
            <w:tcW w:w="5514" w:type="dxa"/>
          </w:tcPr>
          <w:p w14:paraId="6CAA5AE0" w14:textId="77777777" w:rsidR="00BD1E59" w:rsidRPr="003D4ABF" w:rsidRDefault="00BD1E59" w:rsidP="00C77BEC">
            <w:pPr>
              <w:pStyle w:val="TAH"/>
            </w:pPr>
            <w:r w:rsidRPr="003D4ABF">
              <w:t>Description</w:t>
            </w:r>
          </w:p>
        </w:tc>
        <w:tc>
          <w:tcPr>
            <w:tcW w:w="2055" w:type="dxa"/>
          </w:tcPr>
          <w:p w14:paraId="5E6D26CE" w14:textId="77777777" w:rsidR="00BD1E59" w:rsidRPr="003D4ABF" w:rsidRDefault="00BD1E59" w:rsidP="00C77BEC">
            <w:pPr>
              <w:pStyle w:val="TAH"/>
            </w:pPr>
            <w:r w:rsidRPr="003D4ABF">
              <w:t>Condition for reporting</w:t>
            </w:r>
          </w:p>
        </w:tc>
      </w:tr>
      <w:tr w:rsidR="00BD1E59" w:rsidRPr="003D4ABF" w14:paraId="75F8B050" w14:textId="77777777" w:rsidTr="00C77BEC">
        <w:tc>
          <w:tcPr>
            <w:tcW w:w="2062" w:type="dxa"/>
          </w:tcPr>
          <w:p w14:paraId="0A52E9F0" w14:textId="77777777" w:rsidR="00BD1E59" w:rsidRPr="003D4ABF" w:rsidRDefault="00BD1E59" w:rsidP="00C77BEC">
            <w:pPr>
              <w:pStyle w:val="TAL"/>
            </w:pPr>
            <w:r>
              <w:t>wrong non-3GPP access</w:t>
            </w:r>
          </w:p>
        </w:tc>
        <w:tc>
          <w:tcPr>
            <w:tcW w:w="5514" w:type="dxa"/>
          </w:tcPr>
          <w:p w14:paraId="29E54985" w14:textId="77777777" w:rsidR="00BD1E59" w:rsidRPr="003D4ABF" w:rsidRDefault="00BD1E59" w:rsidP="00C77BEC">
            <w:pPr>
              <w:pStyle w:val="TAL"/>
            </w:pPr>
            <w:r>
              <w:t>UE has connected to a wrong non-3GPP access that does not match its subscribed S-NSSAI(s).</w:t>
            </w:r>
          </w:p>
        </w:tc>
        <w:tc>
          <w:tcPr>
            <w:tcW w:w="2055" w:type="dxa"/>
          </w:tcPr>
          <w:p w14:paraId="5C424908" w14:textId="77777777" w:rsidR="00BD1E59" w:rsidRPr="003D4ABF" w:rsidRDefault="00BD1E59" w:rsidP="00C77BEC">
            <w:pPr>
              <w:pStyle w:val="TAL"/>
            </w:pPr>
            <w:r>
              <w:t>Always report</w:t>
            </w:r>
          </w:p>
        </w:tc>
      </w:tr>
    </w:tbl>
    <w:p w14:paraId="6090E94B" w14:textId="77777777" w:rsidR="00BD1E59" w:rsidRDefault="00BD1E59" w:rsidP="00BD1E59">
      <w:pPr>
        <w:pStyle w:val="FP"/>
      </w:pPr>
    </w:p>
    <w:p w14:paraId="3252C261" w14:textId="77777777" w:rsidR="00BD1E59" w:rsidRPr="003D4ABF" w:rsidRDefault="00BD1E59" w:rsidP="00BD1E59">
      <w:pPr>
        <w:pStyle w:val="NO"/>
      </w:pPr>
      <w:r w:rsidRPr="003D4ABF">
        <w:t>NOTE:</w:t>
      </w:r>
      <w:r w:rsidRPr="003D4ABF">
        <w:tab/>
        <w:t>In the following description of the Policy Control Request Triggers relevant for AMF, the term trigger is used instead of Policy Control Request Trigger where appropriate.</w:t>
      </w:r>
    </w:p>
    <w:p w14:paraId="2BF7DECD" w14:textId="77777777" w:rsidR="00BD1E59" w:rsidRPr="003D4ABF" w:rsidRDefault="00BD1E59" w:rsidP="00BD1E59">
      <w:r w:rsidRPr="003D4ABF">
        <w:t>If the Location change trigger are armed, the AMF shall activate the relevant procedure which reports any changes in location as explained in clause 5.6.11 of TS</w:t>
      </w:r>
      <w:r>
        <w:t> </w:t>
      </w:r>
      <w:r w:rsidRPr="003D4ABF">
        <w:t>23.501</w:t>
      </w:r>
      <w:r>
        <w:t> </w:t>
      </w:r>
      <w:r w:rsidRPr="003D4ABF">
        <w:t>[2] by subscribing with the Npcf_AMPolicyAssociation service or Npcf_UEPolicyAssociation service. The reporting is requested to the level indicated by the trigger (i.e. Tracking Area). The AMF reports that the Location change trigger was met and the Tracking Area identifier.</w:t>
      </w:r>
    </w:p>
    <w:p w14:paraId="5F2B36F6" w14:textId="77777777" w:rsidR="00BD1E59" w:rsidRPr="003D4ABF" w:rsidRDefault="00BD1E59" w:rsidP="00BD1E59">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17E86911" w14:textId="77777777" w:rsidR="00BD1E59" w:rsidRPr="003D4ABF" w:rsidRDefault="00BD1E59" w:rsidP="00BD1E59">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4A1361A7" w14:textId="77777777" w:rsidR="00BD1E59" w:rsidRPr="003D4ABF" w:rsidRDefault="00BD1E59" w:rsidP="00BD1E59">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SimSun"/>
        </w:rPr>
        <w:t>.</w:t>
      </w:r>
    </w:p>
    <w:p w14:paraId="64963183" w14:textId="77777777" w:rsidR="00BD1E59" w:rsidRPr="003D4ABF" w:rsidRDefault="00BD1E59" w:rsidP="00BD1E59">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70F6535E" w14:textId="77777777" w:rsidR="00BD1E59" w:rsidRDefault="00BD1E59" w:rsidP="00BD1E59">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in the AMF based on the Partially Allowed NSSAI.</w:t>
      </w:r>
    </w:p>
    <w:p w14:paraId="34E922C1" w14:textId="77777777" w:rsidR="00BD1E59" w:rsidRDefault="00BD1E59" w:rsidP="00BD1E59">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6EE70546" w14:textId="77777777" w:rsidR="00BD1E59" w:rsidRDefault="00BD1E59" w:rsidP="00BD1E59">
      <w:pPr>
        <w:rPr>
          <w:lang w:eastAsia="zh-CN"/>
        </w:rPr>
      </w:pPr>
      <w:r>
        <w:rPr>
          <w:lang w:eastAsia="zh-CN"/>
        </w:rPr>
        <w:t>The Change of the S-NSSAI(s) rejected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2FC2535B" w14:textId="77777777" w:rsidR="00BD1E59" w:rsidRDefault="00BD1E59" w:rsidP="00BD1E59">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4D048686" w14:textId="77777777" w:rsidR="00BD1E59" w:rsidRDefault="00BD1E59" w:rsidP="00BD1E59">
      <w:pPr>
        <w:rPr>
          <w:lang w:eastAsia="zh-CN"/>
        </w:rPr>
      </w:pPr>
      <w:r>
        <w:rPr>
          <w:lang w:eastAsia="zh-CN"/>
        </w:rPr>
        <w:lastRenderedPageBreak/>
        <w:t>If the Configured NSSAI change trigger is armed, the AMF shall report the Configured NSSAI and mapping of each S-NSSAI of the Configured NSSAI to corresponding HPLMN S-NSSAI values as defined in clause 5.15.4.1.1 of TS 23.501 [2] to the PCF. The V-PCF sends the HPLMN S-NSSAI to the H-PCF after mapping the S-NSSAI of the VPLMN into the S-NSSAI of the HPLMN as described in clause 4.15.6.7 of TS 23.502 [3]. The H-PCF may take this into account to update UE Policy as defined in clause 6.1.2.2.</w:t>
      </w:r>
    </w:p>
    <w:p w14:paraId="41A9B2EC" w14:textId="77777777" w:rsidR="00BD1E59" w:rsidRPr="003D4ABF" w:rsidRDefault="00BD1E59" w:rsidP="00BD1E59">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2641E552" w14:textId="77777777" w:rsidR="00BD1E59" w:rsidRPr="003D4ABF" w:rsidRDefault="00BD1E59" w:rsidP="00BD1E59">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49074F9C" w14:textId="77777777" w:rsidR="00BD1E59" w:rsidRPr="003D4ABF" w:rsidRDefault="00BD1E59" w:rsidP="00BD1E59">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[28]</w:t>
      </w:r>
      <w:r>
        <w:rPr>
          <w:lang w:eastAsia="zh-CN"/>
        </w:rPr>
        <w:t>,</w:t>
      </w:r>
      <w:r w:rsidRPr="003D4ABF">
        <w:rPr>
          <w:lang w:eastAsia="zh-CN"/>
        </w:rPr>
        <w:t xml:space="preserve"> to trigger the update of ProSe authorization parameters to the UE as defined in clause 6.2.2 of TS</w:t>
      </w:r>
      <w:r>
        <w:rPr>
          <w:lang w:eastAsia="zh-CN"/>
        </w:rPr>
        <w:t> </w:t>
      </w:r>
      <w:r w:rsidRPr="003D4ABF">
        <w:rPr>
          <w:lang w:eastAsia="zh-CN"/>
        </w:rPr>
        <w:t>23.304</w:t>
      </w:r>
      <w:r>
        <w:rPr>
          <w:lang w:eastAsia="zh-CN"/>
        </w:rPr>
        <w:t> </w:t>
      </w:r>
      <w:r w:rsidRPr="003D4ABF">
        <w:rPr>
          <w:lang w:eastAsia="zh-CN"/>
        </w:rPr>
        <w:t>[34]</w:t>
      </w:r>
      <w:r>
        <w:rPr>
          <w:lang w:eastAsia="zh-CN"/>
        </w:rPr>
        <w:t xml:space="preserve"> and to trigger the update of A2X service authorization parameters to the UE as defined in clause 5.10.2 of TS 23.256 [43]</w:t>
      </w:r>
      <w:r w:rsidRPr="003D4ABF">
        <w:rPr>
          <w:lang w:eastAsia="zh-CN"/>
        </w:rPr>
        <w:t>. The reporting includes the event with the serving PLMN ID.</w:t>
      </w:r>
    </w:p>
    <w:p w14:paraId="3885DED3" w14:textId="77777777" w:rsidR="00BD1E59" w:rsidRPr="003D4ABF" w:rsidRDefault="00BD1E59" w:rsidP="00BD1E59">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02C2259D" w14:textId="77777777" w:rsidR="00BD1E59" w:rsidRPr="00A5681A" w:rsidRDefault="00BD1E59" w:rsidP="00BD1E59">
      <w:pPr>
        <w:rPr>
          <w:lang w:eastAsia="zh-CN"/>
        </w:rPr>
      </w:pPr>
      <w:r w:rsidRPr="003D4ABF">
        <w:rPr>
          <w:lang w:eastAsia="zh-CN"/>
        </w:rPr>
        <w:t>If the SMF selection management trigg</w:t>
      </w:r>
      <w:r w:rsidRPr="00A5681A">
        <w:rPr>
          <w:lang w:eastAsia="zh-CN"/>
        </w:rPr>
        <w:t>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6D29AD28" w14:textId="575D6F94" w:rsidR="00BD1E59" w:rsidRPr="00A5681A" w:rsidRDefault="00BD1E59" w:rsidP="00BD1E59">
      <w:pPr>
        <w:rPr>
          <w:lang w:eastAsia="zh-CN"/>
        </w:rPr>
      </w:pPr>
      <w:r w:rsidRPr="00A5681A">
        <w:rPr>
          <w:lang w:eastAsia="zh-CN"/>
        </w:rPr>
        <w:t xml:space="preserve">If the slice replacement management trigger is set, the AMF shall contact the PCF when AMF cannot determine the Alternative S-NSSAI for the S-NSSAI(s), e.g. </w:t>
      </w:r>
      <w:del w:id="97" w:author="Ericsson1" w:date="2023-11-15T21:54:00Z">
        <w:r w:rsidRPr="00A5681A" w:rsidDel="00D20CD7">
          <w:rPr>
            <w:lang w:eastAsia="zh-CN"/>
          </w:rPr>
          <w:delText xml:space="preserve">PCF or </w:delText>
        </w:r>
      </w:del>
      <w:r w:rsidRPr="00A5681A">
        <w:rPr>
          <w:lang w:eastAsia="zh-CN"/>
        </w:rPr>
        <w:t>NSSF doesn't provide Alternative S-NSSAI</w:t>
      </w:r>
      <w:ins w:id="98" w:author="Zhufenqin" w:date="2023-11-16T07:08:00Z">
        <w:r w:rsidR="00F854FF" w:rsidRPr="00A5681A">
          <w:rPr>
            <w:lang w:eastAsia="zh-CN"/>
          </w:rPr>
          <w:t xml:space="preserve"> and </w:t>
        </w:r>
      </w:ins>
      <w:ins w:id="99" w:author="Ericsson2" w:date="2023-11-17T13:34:00Z">
        <w:r w:rsidR="00E512F7" w:rsidRPr="00A5681A">
          <w:rPr>
            <w:lang w:eastAsia="zh-CN"/>
          </w:rPr>
          <w:t>the</w:t>
        </w:r>
      </w:ins>
      <w:ins w:id="100" w:author="Ericsson2" w:date="2023-11-17T13:37:00Z">
        <w:r w:rsidR="006E69A4" w:rsidRPr="00A5681A">
          <w:rPr>
            <w:lang w:eastAsia="zh-CN"/>
          </w:rPr>
          <w:t>re</w:t>
        </w:r>
      </w:ins>
      <w:ins w:id="101" w:author="Ericsson2" w:date="2023-11-17T13:34:00Z">
        <w:r w:rsidR="00E512F7" w:rsidRPr="00A5681A">
          <w:rPr>
            <w:lang w:eastAsia="zh-CN"/>
          </w:rPr>
          <w:t xml:space="preserve"> </w:t>
        </w:r>
      </w:ins>
      <w:ins w:id="102" w:author="Ericsson2" w:date="2023-11-17T13:37:00Z">
        <w:r w:rsidR="006E69A4" w:rsidRPr="00A5681A">
          <w:rPr>
            <w:lang w:eastAsia="zh-CN"/>
          </w:rPr>
          <w:t xml:space="preserve">is </w:t>
        </w:r>
      </w:ins>
      <w:ins w:id="103" w:author="Zhufenqin" w:date="2023-11-16T07:08:00Z">
        <w:r w:rsidR="00F854FF" w:rsidRPr="00A5681A">
          <w:rPr>
            <w:lang w:eastAsia="zh-CN"/>
          </w:rPr>
          <w:t>no</w:t>
        </w:r>
      </w:ins>
      <w:ins w:id="104" w:author="Ericsson2" w:date="2023-11-17T13:34:00Z">
        <w:r w:rsidR="00E512F7" w:rsidRPr="00A5681A">
          <w:rPr>
            <w:lang w:eastAsia="zh-CN"/>
          </w:rPr>
          <w:t xml:space="preserve"> Alternative S-NSSAI</w:t>
        </w:r>
      </w:ins>
      <w:ins w:id="105" w:author="Zhufenqin" w:date="2023-11-16T07:08:00Z">
        <w:r w:rsidR="00F854FF" w:rsidRPr="00A5681A">
          <w:rPr>
            <w:lang w:eastAsia="zh-CN"/>
          </w:rPr>
          <w:t xml:space="preserve"> </w:t>
        </w:r>
      </w:ins>
      <w:ins w:id="106" w:author="Ericsson2" w:date="2023-11-17T13:37:00Z">
        <w:r w:rsidR="006E69A4" w:rsidRPr="00A5681A">
          <w:rPr>
            <w:lang w:eastAsia="zh-CN"/>
          </w:rPr>
          <w:t xml:space="preserve">in the AMF </w:t>
        </w:r>
      </w:ins>
      <w:ins w:id="107" w:author="Zhufenqin" w:date="2023-11-16T07:08:00Z">
        <w:r w:rsidR="00F854FF" w:rsidRPr="00A5681A">
          <w:rPr>
            <w:lang w:eastAsia="zh-CN"/>
          </w:rPr>
          <w:t>local configur</w:t>
        </w:r>
      </w:ins>
      <w:ins w:id="108" w:author="Ericsson2" w:date="2023-11-17T13:37:00Z">
        <w:r w:rsidR="006E69A4" w:rsidRPr="00A5681A">
          <w:rPr>
            <w:lang w:eastAsia="zh-CN"/>
          </w:rPr>
          <w:t>ation</w:t>
        </w:r>
      </w:ins>
      <w:r w:rsidRPr="00A5681A">
        <w:rPr>
          <w:lang w:eastAsia="zh-CN"/>
        </w:rPr>
        <w:t>. The reporting includes that the trigger is met, the S-NSSAI(s) that requires slice replacement, as described in clause 6.1.2.1.</w:t>
      </w:r>
    </w:p>
    <w:p w14:paraId="72E4CF6B" w14:textId="77777777" w:rsidR="00BD1E59" w:rsidRPr="003D4ABF" w:rsidRDefault="00BD1E59" w:rsidP="00BD1E59">
      <w:pPr>
        <w:rPr>
          <w:lang w:eastAsia="zh-CN"/>
        </w:rPr>
      </w:pPr>
      <w:r w:rsidRPr="00A5681A">
        <w:rPr>
          <w:lang w:eastAsia="zh-CN"/>
        </w:rPr>
        <w:t>If the Connectivity state changes trigger is set, then the AMF shall notify the PCF when the UE connectivity state is changed e.g. from IDLE to CONNECTED. The AMF then re</w:t>
      </w:r>
      <w:r w:rsidRPr="003D4ABF">
        <w:rPr>
          <w:lang w:eastAsia="zh-CN"/>
        </w:rPr>
        <w:t>set the trigger.</w:t>
      </w:r>
    </w:p>
    <w:p w14:paraId="4EF61E67" w14:textId="77777777" w:rsidR="00BD1E59" w:rsidRPr="003D4ABF" w:rsidRDefault="00BD1E59" w:rsidP="00BD1E59">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52F929DC" w14:textId="77777777" w:rsidR="00BD1E59" w:rsidRDefault="00BD1E59" w:rsidP="00BD1E59">
      <w:r>
        <w:t>If the Satellite backhaul category change trigger is armed, the AMF shall report the satellite backhaul category or the change between satellite backhaul and non-satellite backhaul to the PCF. The PCF may take this into account to update UE Policy as defined in clause 6.1.2.2.</w:t>
      </w:r>
    </w:p>
    <w:p w14:paraId="3BC7D1F6" w14:textId="77777777" w:rsidR="00BD1E59" w:rsidRDefault="00BD1E59" w:rsidP="00BD1E59">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7BCE9990" w14:textId="77777777" w:rsidR="00BD1E59" w:rsidRDefault="00BD1E59" w:rsidP="00BD1E59">
      <w:r>
        <w:t>If the LBO Information change is armed, the AMF shall report the LBO Information (i.e. DNN(s) and/or S-NSSAI(s) that are allowed in VPLMN for LBO roaming in SMF Selection Data) to the PCF when there is change in the LBO Information.</w:t>
      </w:r>
    </w:p>
    <w:p w14:paraId="3FE6294A" w14:textId="77777777" w:rsidR="00BD1E59" w:rsidRDefault="00BD1E59" w:rsidP="00BD1E59">
      <w:r>
        <w:t>If the Access Type change trigger is met, the AMF reports the changed, the added or the removed Access Type to the PCF.</w:t>
      </w:r>
    </w:p>
    <w:p w14:paraId="61CFDF1C" w14:textId="77777777" w:rsidR="00BD1E59" w:rsidRDefault="00BD1E59" w:rsidP="00870A34">
      <w:pPr>
        <w:rPr>
          <w:noProof/>
          <w:color w:val="FF0000"/>
        </w:rPr>
      </w:pPr>
    </w:p>
    <w:p w14:paraId="0D860422" w14:textId="77777777" w:rsidR="00BD1E59" w:rsidRDefault="00BD1E59" w:rsidP="00870A34">
      <w:pPr>
        <w:rPr>
          <w:noProof/>
          <w:color w:val="FF0000"/>
        </w:rPr>
      </w:pPr>
    </w:p>
    <w:p w14:paraId="0FBE6BBD" w14:textId="77777777" w:rsidR="00D67E35" w:rsidRDefault="00D67E35" w:rsidP="00D67E35">
      <w:pPr>
        <w:rPr>
          <w:noProof/>
          <w:color w:val="FF0000"/>
        </w:rPr>
      </w:pPr>
      <w:bookmarkStart w:id="109" w:name="_CR6_1_3_6"/>
      <w:bookmarkEnd w:id="67"/>
      <w:bookmarkEnd w:id="68"/>
      <w:bookmarkEnd w:id="69"/>
      <w:bookmarkEnd w:id="70"/>
      <w:bookmarkEnd w:id="71"/>
      <w:bookmarkEnd w:id="72"/>
      <w:bookmarkEnd w:id="73"/>
      <w:bookmarkEnd w:id="74"/>
      <w:bookmarkEnd w:id="109"/>
      <w:r w:rsidRPr="00A25773">
        <w:rPr>
          <w:noProof/>
          <w:color w:val="FF0000"/>
        </w:rPr>
        <w:t xml:space="preserve">************************************ </w:t>
      </w:r>
      <w:r>
        <w:rPr>
          <w:noProof/>
          <w:color w:val="FF0000"/>
        </w:rPr>
        <w:t xml:space="preserve">END OF </w:t>
      </w:r>
      <w:r w:rsidRPr="00A25773">
        <w:rPr>
          <w:noProof/>
          <w:color w:val="FF0000"/>
        </w:rPr>
        <w:t>CHANGE</w:t>
      </w:r>
      <w:r>
        <w:rPr>
          <w:noProof/>
          <w:color w:val="FF0000"/>
        </w:rPr>
        <w:t xml:space="preserve">s </w:t>
      </w:r>
      <w:r w:rsidRPr="00A25773">
        <w:rPr>
          <w:noProof/>
          <w:color w:val="FF0000"/>
        </w:rPr>
        <w:t>*****************************</w:t>
      </w:r>
    </w:p>
    <w:p w14:paraId="4E8B8FBE" w14:textId="77777777" w:rsidR="00542DCB" w:rsidRDefault="00542DCB">
      <w:pPr>
        <w:rPr>
          <w:noProof/>
        </w:rPr>
      </w:pPr>
    </w:p>
    <w:sectPr w:rsidR="00542DC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D578B" w14:textId="77777777" w:rsidR="00772A6A" w:rsidRDefault="00772A6A">
      <w:r>
        <w:separator/>
      </w:r>
    </w:p>
  </w:endnote>
  <w:endnote w:type="continuationSeparator" w:id="0">
    <w:p w14:paraId="74A7A0C5" w14:textId="77777777" w:rsidR="00772A6A" w:rsidRDefault="00772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4D1AED" w14:textId="77777777" w:rsidR="00772A6A" w:rsidRDefault="00772A6A">
      <w:r>
        <w:separator/>
      </w:r>
    </w:p>
  </w:footnote>
  <w:footnote w:type="continuationSeparator" w:id="0">
    <w:p w14:paraId="2E67E104" w14:textId="77777777" w:rsidR="00772A6A" w:rsidRDefault="00772A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249C1"/>
    <w:multiLevelType w:val="hybridMultilevel"/>
    <w:tmpl w:val="1D0471DE"/>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num w:numId="1" w16cid:durableId="20371336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User">
    <w15:presenceInfo w15:providerId="None" w15:userId="EricssonUser"/>
  </w15:person>
  <w15:person w15:author="EricssonSS1030">
    <w15:presenceInfo w15:providerId="None" w15:userId="EricssonSS1030"/>
  </w15:person>
  <w15:person w15:author="Ericsson2">
    <w15:presenceInfo w15:providerId="None" w15:userId="Ericsson2"/>
  </w15:person>
  <w15:person w15:author="Ericsson1">
    <w15:presenceInfo w15:providerId="None" w15:userId="Ericsson1"/>
  </w15:person>
  <w15:person w15:author="Zhufenqin">
    <w15:presenceInfo w15:providerId="AD" w15:userId="S-1-5-21-147214757-305610072-1517763936-19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04"/>
    <w:rsid w:val="00016A80"/>
    <w:rsid w:val="00022E4A"/>
    <w:rsid w:val="00031E50"/>
    <w:rsid w:val="00052BE7"/>
    <w:rsid w:val="00053316"/>
    <w:rsid w:val="00077431"/>
    <w:rsid w:val="00082061"/>
    <w:rsid w:val="000A6394"/>
    <w:rsid w:val="000B47EC"/>
    <w:rsid w:val="000B7FED"/>
    <w:rsid w:val="000C038A"/>
    <w:rsid w:val="000C4D43"/>
    <w:rsid w:val="000C6598"/>
    <w:rsid w:val="000D44B3"/>
    <w:rsid w:val="000E09C0"/>
    <w:rsid w:val="00100634"/>
    <w:rsid w:val="00101743"/>
    <w:rsid w:val="0013057C"/>
    <w:rsid w:val="00133FE1"/>
    <w:rsid w:val="00140052"/>
    <w:rsid w:val="00145D43"/>
    <w:rsid w:val="00153BB7"/>
    <w:rsid w:val="001621FC"/>
    <w:rsid w:val="00167D92"/>
    <w:rsid w:val="00192C46"/>
    <w:rsid w:val="00196DBC"/>
    <w:rsid w:val="001A08B3"/>
    <w:rsid w:val="001A692C"/>
    <w:rsid w:val="001A7B60"/>
    <w:rsid w:val="001B52F0"/>
    <w:rsid w:val="001B7A65"/>
    <w:rsid w:val="001C6CE7"/>
    <w:rsid w:val="001D72E7"/>
    <w:rsid w:val="001E41F3"/>
    <w:rsid w:val="001F6D8D"/>
    <w:rsid w:val="00204E64"/>
    <w:rsid w:val="00206BE4"/>
    <w:rsid w:val="00227432"/>
    <w:rsid w:val="00256515"/>
    <w:rsid w:val="0026004D"/>
    <w:rsid w:val="002640DD"/>
    <w:rsid w:val="00275D12"/>
    <w:rsid w:val="00277036"/>
    <w:rsid w:val="00284FEB"/>
    <w:rsid w:val="002860C4"/>
    <w:rsid w:val="00296631"/>
    <w:rsid w:val="002A7707"/>
    <w:rsid w:val="002B1F37"/>
    <w:rsid w:val="002B5741"/>
    <w:rsid w:val="002B5C81"/>
    <w:rsid w:val="002C13A2"/>
    <w:rsid w:val="002E472E"/>
    <w:rsid w:val="002E4A43"/>
    <w:rsid w:val="00301FE1"/>
    <w:rsid w:val="00305409"/>
    <w:rsid w:val="00310C93"/>
    <w:rsid w:val="00337ACC"/>
    <w:rsid w:val="003609EF"/>
    <w:rsid w:val="0036231A"/>
    <w:rsid w:val="00374DD4"/>
    <w:rsid w:val="003828E0"/>
    <w:rsid w:val="0038372D"/>
    <w:rsid w:val="00384A3E"/>
    <w:rsid w:val="00387E06"/>
    <w:rsid w:val="003B57E1"/>
    <w:rsid w:val="003C2902"/>
    <w:rsid w:val="003D235A"/>
    <w:rsid w:val="003E1A36"/>
    <w:rsid w:val="003F28D3"/>
    <w:rsid w:val="00410371"/>
    <w:rsid w:val="0041668F"/>
    <w:rsid w:val="004242F1"/>
    <w:rsid w:val="00462A66"/>
    <w:rsid w:val="004703D1"/>
    <w:rsid w:val="004739F2"/>
    <w:rsid w:val="0049790D"/>
    <w:rsid w:val="004B75B7"/>
    <w:rsid w:val="004C727C"/>
    <w:rsid w:val="004D072B"/>
    <w:rsid w:val="004D1B4A"/>
    <w:rsid w:val="004E54F2"/>
    <w:rsid w:val="00500CAF"/>
    <w:rsid w:val="005141D9"/>
    <w:rsid w:val="0051580D"/>
    <w:rsid w:val="00522232"/>
    <w:rsid w:val="00532C5D"/>
    <w:rsid w:val="00542DCB"/>
    <w:rsid w:val="00547111"/>
    <w:rsid w:val="00561225"/>
    <w:rsid w:val="00565B11"/>
    <w:rsid w:val="00581819"/>
    <w:rsid w:val="00592D74"/>
    <w:rsid w:val="005C271E"/>
    <w:rsid w:val="005E2C44"/>
    <w:rsid w:val="005E5235"/>
    <w:rsid w:val="005E7E7B"/>
    <w:rsid w:val="005F418C"/>
    <w:rsid w:val="005F70B1"/>
    <w:rsid w:val="006171E9"/>
    <w:rsid w:val="00621188"/>
    <w:rsid w:val="006257ED"/>
    <w:rsid w:val="0065386B"/>
    <w:rsid w:val="00653DE4"/>
    <w:rsid w:val="00662081"/>
    <w:rsid w:val="006649FA"/>
    <w:rsid w:val="00665C47"/>
    <w:rsid w:val="0068466E"/>
    <w:rsid w:val="00695808"/>
    <w:rsid w:val="006B46FB"/>
    <w:rsid w:val="006B7747"/>
    <w:rsid w:val="006D58E4"/>
    <w:rsid w:val="006E0C55"/>
    <w:rsid w:val="006E21FB"/>
    <w:rsid w:val="006E304E"/>
    <w:rsid w:val="006E69A4"/>
    <w:rsid w:val="00720622"/>
    <w:rsid w:val="00737449"/>
    <w:rsid w:val="007417B0"/>
    <w:rsid w:val="00747D77"/>
    <w:rsid w:val="00772A6A"/>
    <w:rsid w:val="00773DD2"/>
    <w:rsid w:val="00781F75"/>
    <w:rsid w:val="00786910"/>
    <w:rsid w:val="00792342"/>
    <w:rsid w:val="007977A8"/>
    <w:rsid w:val="007A1F6B"/>
    <w:rsid w:val="007B340B"/>
    <w:rsid w:val="007B512A"/>
    <w:rsid w:val="007C2097"/>
    <w:rsid w:val="007D6A07"/>
    <w:rsid w:val="007E0CCE"/>
    <w:rsid w:val="007E4DE5"/>
    <w:rsid w:val="007F7259"/>
    <w:rsid w:val="008040A8"/>
    <w:rsid w:val="008041E2"/>
    <w:rsid w:val="008279FA"/>
    <w:rsid w:val="0084144D"/>
    <w:rsid w:val="008511E1"/>
    <w:rsid w:val="008626E7"/>
    <w:rsid w:val="008701E5"/>
    <w:rsid w:val="00870A34"/>
    <w:rsid w:val="00870EE7"/>
    <w:rsid w:val="00875074"/>
    <w:rsid w:val="0087750E"/>
    <w:rsid w:val="008810C8"/>
    <w:rsid w:val="008863B9"/>
    <w:rsid w:val="00892E97"/>
    <w:rsid w:val="00897180"/>
    <w:rsid w:val="008A45A6"/>
    <w:rsid w:val="008A6ADC"/>
    <w:rsid w:val="008D3CCC"/>
    <w:rsid w:val="008D45AB"/>
    <w:rsid w:val="008F3789"/>
    <w:rsid w:val="008F3BB9"/>
    <w:rsid w:val="008F4874"/>
    <w:rsid w:val="008F686C"/>
    <w:rsid w:val="00907C66"/>
    <w:rsid w:val="009148DE"/>
    <w:rsid w:val="009206F4"/>
    <w:rsid w:val="00941A6A"/>
    <w:rsid w:val="00941E30"/>
    <w:rsid w:val="0096464A"/>
    <w:rsid w:val="009777D9"/>
    <w:rsid w:val="00983183"/>
    <w:rsid w:val="00991B88"/>
    <w:rsid w:val="009957F7"/>
    <w:rsid w:val="0099629E"/>
    <w:rsid w:val="009A5753"/>
    <w:rsid w:val="009A579D"/>
    <w:rsid w:val="009B472D"/>
    <w:rsid w:val="009C1C27"/>
    <w:rsid w:val="009E3297"/>
    <w:rsid w:val="009E63FA"/>
    <w:rsid w:val="009F1144"/>
    <w:rsid w:val="009F734F"/>
    <w:rsid w:val="00A01801"/>
    <w:rsid w:val="00A12E78"/>
    <w:rsid w:val="00A246B6"/>
    <w:rsid w:val="00A42151"/>
    <w:rsid w:val="00A47E70"/>
    <w:rsid w:val="00A50CF0"/>
    <w:rsid w:val="00A5253B"/>
    <w:rsid w:val="00A5648E"/>
    <w:rsid w:val="00A5681A"/>
    <w:rsid w:val="00A7068A"/>
    <w:rsid w:val="00A7671C"/>
    <w:rsid w:val="00A86426"/>
    <w:rsid w:val="00A9096D"/>
    <w:rsid w:val="00AA2CBC"/>
    <w:rsid w:val="00AC5820"/>
    <w:rsid w:val="00AD1CD8"/>
    <w:rsid w:val="00AD33FC"/>
    <w:rsid w:val="00B242F2"/>
    <w:rsid w:val="00B258BB"/>
    <w:rsid w:val="00B52977"/>
    <w:rsid w:val="00B5365C"/>
    <w:rsid w:val="00B559E9"/>
    <w:rsid w:val="00B6393B"/>
    <w:rsid w:val="00B67B97"/>
    <w:rsid w:val="00B84AA2"/>
    <w:rsid w:val="00B968C8"/>
    <w:rsid w:val="00BA3EC5"/>
    <w:rsid w:val="00BA51D9"/>
    <w:rsid w:val="00BB5DFC"/>
    <w:rsid w:val="00BB6AD2"/>
    <w:rsid w:val="00BD1E59"/>
    <w:rsid w:val="00BD279D"/>
    <w:rsid w:val="00BD6BB8"/>
    <w:rsid w:val="00C03E62"/>
    <w:rsid w:val="00C5241F"/>
    <w:rsid w:val="00C550C1"/>
    <w:rsid w:val="00C573F5"/>
    <w:rsid w:val="00C66BA2"/>
    <w:rsid w:val="00C70F24"/>
    <w:rsid w:val="00C870F6"/>
    <w:rsid w:val="00C95985"/>
    <w:rsid w:val="00C96963"/>
    <w:rsid w:val="00CA6DFA"/>
    <w:rsid w:val="00CB6B48"/>
    <w:rsid w:val="00CC09D4"/>
    <w:rsid w:val="00CC5026"/>
    <w:rsid w:val="00CC68D0"/>
    <w:rsid w:val="00CF5882"/>
    <w:rsid w:val="00D03F9A"/>
    <w:rsid w:val="00D06D51"/>
    <w:rsid w:val="00D1235D"/>
    <w:rsid w:val="00D20CD7"/>
    <w:rsid w:val="00D20E06"/>
    <w:rsid w:val="00D24991"/>
    <w:rsid w:val="00D40CAB"/>
    <w:rsid w:val="00D50255"/>
    <w:rsid w:val="00D66520"/>
    <w:rsid w:val="00D67E35"/>
    <w:rsid w:val="00D829A9"/>
    <w:rsid w:val="00D84AE9"/>
    <w:rsid w:val="00DC7CF5"/>
    <w:rsid w:val="00DE34CF"/>
    <w:rsid w:val="00DE4057"/>
    <w:rsid w:val="00DE7500"/>
    <w:rsid w:val="00DE79BF"/>
    <w:rsid w:val="00DF239A"/>
    <w:rsid w:val="00DF4E14"/>
    <w:rsid w:val="00DF7559"/>
    <w:rsid w:val="00E006F5"/>
    <w:rsid w:val="00E009FF"/>
    <w:rsid w:val="00E03895"/>
    <w:rsid w:val="00E12954"/>
    <w:rsid w:val="00E13F3D"/>
    <w:rsid w:val="00E23D01"/>
    <w:rsid w:val="00E34898"/>
    <w:rsid w:val="00E43DE1"/>
    <w:rsid w:val="00E512F7"/>
    <w:rsid w:val="00E5416F"/>
    <w:rsid w:val="00E70D1A"/>
    <w:rsid w:val="00E71468"/>
    <w:rsid w:val="00E81AE2"/>
    <w:rsid w:val="00E83533"/>
    <w:rsid w:val="00EA1542"/>
    <w:rsid w:val="00EA45EF"/>
    <w:rsid w:val="00EA7020"/>
    <w:rsid w:val="00EB09B7"/>
    <w:rsid w:val="00EB1DBD"/>
    <w:rsid w:val="00EC6E2C"/>
    <w:rsid w:val="00EE08A9"/>
    <w:rsid w:val="00EE3AC2"/>
    <w:rsid w:val="00EE7D7C"/>
    <w:rsid w:val="00EF150E"/>
    <w:rsid w:val="00EF759D"/>
    <w:rsid w:val="00F0380D"/>
    <w:rsid w:val="00F056AF"/>
    <w:rsid w:val="00F247A8"/>
    <w:rsid w:val="00F25D98"/>
    <w:rsid w:val="00F300FB"/>
    <w:rsid w:val="00F67031"/>
    <w:rsid w:val="00F6778B"/>
    <w:rsid w:val="00F8303B"/>
    <w:rsid w:val="00F854FF"/>
    <w:rsid w:val="00FA10F9"/>
    <w:rsid w:val="00FB6386"/>
    <w:rsid w:val="00FC174C"/>
    <w:rsid w:val="00FC5DD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E43DE1"/>
    <w:pPr>
      <w:spacing w:after="0"/>
      <w:ind w:left="720"/>
    </w:pPr>
    <w:rPr>
      <w:rFonts w:ascii="Calibri" w:eastAsiaTheme="minorHAnsi" w:hAnsi="Calibri" w:cs="Calibri"/>
      <w:sz w:val="22"/>
      <w:szCs w:val="22"/>
      <w:lang w:val="en-US"/>
    </w:rPr>
  </w:style>
  <w:style w:type="paragraph" w:styleId="Revision">
    <w:name w:val="Revision"/>
    <w:hidden/>
    <w:uiPriority w:val="99"/>
    <w:semiHidden/>
    <w:rsid w:val="003828E0"/>
    <w:rPr>
      <w:rFonts w:ascii="Times New Roman" w:hAnsi="Times New Roman"/>
      <w:lang w:val="en-GB" w:eastAsia="en-US"/>
    </w:rPr>
  </w:style>
  <w:style w:type="character" w:customStyle="1" w:styleId="NOZchn">
    <w:name w:val="NO Zchn"/>
    <w:link w:val="NO"/>
    <w:rsid w:val="00FA10F9"/>
    <w:rPr>
      <w:rFonts w:ascii="Times New Roman" w:hAnsi="Times New Roman"/>
      <w:lang w:val="en-GB" w:eastAsia="en-US"/>
    </w:rPr>
  </w:style>
  <w:style w:type="character" w:customStyle="1" w:styleId="B1Char">
    <w:name w:val="B1 Char"/>
    <w:link w:val="B1"/>
    <w:rsid w:val="005F418C"/>
    <w:rPr>
      <w:rFonts w:ascii="Times New Roman" w:hAnsi="Times New Roman"/>
      <w:lang w:val="en-GB" w:eastAsia="en-US"/>
    </w:rPr>
  </w:style>
  <w:style w:type="character" w:customStyle="1" w:styleId="B2Char">
    <w:name w:val="B2 Char"/>
    <w:link w:val="B2"/>
    <w:rsid w:val="005F418C"/>
    <w:rPr>
      <w:rFonts w:ascii="Times New Roman" w:hAnsi="Times New Roman"/>
      <w:lang w:val="en-GB" w:eastAsia="en-US"/>
    </w:rPr>
  </w:style>
  <w:style w:type="table" w:styleId="TableGrid">
    <w:name w:val="Table Grid"/>
    <w:basedOn w:val="TableNormal"/>
    <w:rsid w:val="006171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6171E9"/>
    <w:rPr>
      <w:rFonts w:ascii="Arial" w:hAnsi="Arial"/>
      <w:b/>
      <w:lang w:val="en-GB" w:eastAsia="en-US"/>
    </w:rPr>
  </w:style>
  <w:style w:type="character" w:customStyle="1" w:styleId="TALChar">
    <w:name w:val="TAL Char"/>
    <w:link w:val="TAL"/>
    <w:rsid w:val="006171E9"/>
    <w:rPr>
      <w:rFonts w:ascii="Arial" w:hAnsi="Arial"/>
      <w:sz w:val="18"/>
      <w:lang w:val="en-GB" w:eastAsia="en-US"/>
    </w:rPr>
  </w:style>
  <w:style w:type="character" w:customStyle="1" w:styleId="TAHCar">
    <w:name w:val="TAH Car"/>
    <w:link w:val="TAH"/>
    <w:rsid w:val="006171E9"/>
    <w:rPr>
      <w:rFonts w:ascii="Arial" w:hAnsi="Arial"/>
      <w:b/>
      <w:sz w:val="18"/>
      <w:lang w:val="en-GB" w:eastAsia="en-US"/>
    </w:rPr>
  </w:style>
  <w:style w:type="character" w:customStyle="1" w:styleId="EditorsNoteChar">
    <w:name w:val="Editor's Note Char"/>
    <w:link w:val="EditorsNote"/>
    <w:rsid w:val="00CA6DFA"/>
    <w:rPr>
      <w:rFonts w:ascii="Times New Roman" w:hAnsi="Times New Roman"/>
      <w:color w:val="FF0000"/>
      <w:lang w:val="en-GB" w:eastAsia="en-US"/>
    </w:rPr>
  </w:style>
  <w:style w:type="character" w:customStyle="1" w:styleId="TANChar">
    <w:name w:val="TAN Char"/>
    <w:link w:val="TAN"/>
    <w:rsid w:val="00CA6DF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4944592">
      <w:bodyDiv w:val="1"/>
      <w:marLeft w:val="0"/>
      <w:marRight w:val="0"/>
      <w:marTop w:val="0"/>
      <w:marBottom w:val="0"/>
      <w:divBdr>
        <w:top w:val="none" w:sz="0" w:space="0" w:color="auto"/>
        <w:left w:val="none" w:sz="0" w:space="0" w:color="auto"/>
        <w:bottom w:val="none" w:sz="0" w:space="0" w:color="auto"/>
        <w:right w:val="none" w:sz="0" w:space="0" w:color="auto"/>
      </w:divBdr>
    </w:div>
    <w:div w:id="1907060325">
      <w:bodyDiv w:val="1"/>
      <w:marLeft w:val="0"/>
      <w:marRight w:val="0"/>
      <w:marTop w:val="0"/>
      <w:marBottom w:val="0"/>
      <w:divBdr>
        <w:top w:val="none" w:sz="0" w:space="0" w:color="auto"/>
        <w:left w:val="none" w:sz="0" w:space="0" w:color="auto"/>
        <w:bottom w:val="none" w:sz="0" w:space="0" w:color="auto"/>
        <w:right w:val="none" w:sz="0" w:space="0" w:color="auto"/>
      </w:divBdr>
    </w:div>
    <w:div w:id="2096851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ACFAA1-D122-4739-96E8-54858121B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7570</Words>
  <Characters>43150</Characters>
  <Application>Microsoft Office Word</Application>
  <DocSecurity>0</DocSecurity>
  <Lines>359</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cp:lastModifiedBy>
  <cp:revision>2</cp:revision>
  <cp:lastPrinted>1900-01-01T06:00:00Z</cp:lastPrinted>
  <dcterms:created xsi:type="dcterms:W3CDTF">2023-11-17T20:28:00Z</dcterms:created>
  <dcterms:modified xsi:type="dcterms:W3CDTF">2023-11-17T20:28:00Z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(2)WKUfk9pfjjCHZd5LOgMWKg/XF0R0s7gkBla4xzeGk/hS5HtbgbyGZ9RBjZO/Whq6FOrdXCjQ
/Oiu2DFSvrYO05g9RCOKCswGdLr9hT6wzh35B7wgW9ftf8Uu+VM/kg3gcZthX6DVAfVlH2r8
zW0jsLGg8oTDiQ9mhaSSr63Ph4CHfgptS1Pu5H1f+ySTvxXKY4m/2XqpuWzY2zOKrl7L5EoP
Jw9zC4F7r0AKLX9Dxx</vt:lpwstr>
  </property>
  <property fmtid="{D5CDD505-2E9C-101B-9397-08002B2CF9AE}" pid="22" name="_2015_ms_pID_7253431">
    <vt:lpwstr>ABmDvQv7dns4eJBUgvuihEOO4jP9PzRVTV9X5bworxs0O/gm7FDyLp
ZEE1pUyUce+mrUqZKVgpAAZY5J0NVxdLIX23bHEalcwbmJsu3gvWXMadOQzQ6cwATuUVhEqw
C5GCvYrKn8GETtPeFPRBnx839rMIhDPNniqvclGZT+TO4jnFnl0348i+jvWFrXGbeWIWUYLt
+PRWlQTi4LWn++ma</vt:lpwstr>
  </property>
</Properties>
</file>